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A6DAF" w14:textId="0035F5BB" w:rsidR="002F5A16" w:rsidRPr="002C3BDD" w:rsidRDefault="002F5A16" w:rsidP="002F5A1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3GPP TSG RAN WG1 Meeting #90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9E100C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R1-1714131</w:t>
      </w:r>
    </w:p>
    <w:p w14:paraId="4ECE8D78" w14:textId="57E54FDE" w:rsidR="002F5A16" w:rsidRPr="00DE52AE" w:rsidRDefault="002F5A16" w:rsidP="002F5A16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Prague, Czech Republic, </w:t>
      </w:r>
      <w:r w:rsidR="00EB2FF3">
        <w:rPr>
          <w:rFonts w:ascii="Times New Roman" w:eastAsia="SimSun" w:hAnsi="Times New Roman"/>
          <w:b/>
          <w:bCs/>
          <w:sz w:val="24"/>
          <w:szCs w:val="24"/>
        </w:rPr>
        <w:t>21</w:t>
      </w:r>
      <w:r w:rsidR="00EB2FF3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st</w:t>
      </w:r>
      <w:r w:rsidR="00EB2FF3"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– </w:t>
      </w:r>
      <w:r w:rsidR="00EB2FF3">
        <w:rPr>
          <w:rFonts w:ascii="Times New Roman" w:eastAsia="SimSun" w:hAnsi="Times New Roman"/>
          <w:b/>
          <w:bCs/>
          <w:sz w:val="24"/>
          <w:szCs w:val="24"/>
        </w:rPr>
        <w:t>25</w:t>
      </w:r>
      <w:r w:rsidR="00EB2FF3" w:rsidRPr="008A328D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th</w:t>
      </w:r>
      <w:r w:rsidR="00EB2FF3"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August 2017</w:t>
      </w:r>
    </w:p>
    <w:p w14:paraId="2787333A" w14:textId="77777777" w:rsidR="003F7565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8C50D7E" w14:textId="61AD1960" w:rsidR="003F7565" w:rsidRPr="00611209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481DA7">
        <w:rPr>
          <w:rFonts w:ascii="Times New Roman" w:hAnsi="Times New Roman"/>
          <w:b/>
          <w:bCs/>
          <w:sz w:val="24"/>
          <w:lang w:val="en-US"/>
        </w:rPr>
        <w:t>6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1.1.2.1</w:t>
      </w:r>
    </w:p>
    <w:p w14:paraId="0AA350F3" w14:textId="02BED367" w:rsidR="003F7565" w:rsidRPr="00611209" w:rsidRDefault="003F7565" w:rsidP="003F7565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BA62F0">
        <w:rPr>
          <w:b/>
          <w:bCs/>
          <w:sz w:val="24"/>
          <w:lang w:val="en-US"/>
        </w:rPr>
        <w:t>rce:</w:t>
      </w:r>
      <w:r w:rsidR="00BA62F0">
        <w:rPr>
          <w:b/>
          <w:bCs/>
          <w:sz w:val="24"/>
          <w:lang w:val="en-US"/>
        </w:rPr>
        <w:tab/>
      </w:r>
      <w:proofErr w:type="spellStart"/>
      <w:r w:rsidR="00BA62F0">
        <w:rPr>
          <w:b/>
          <w:bCs/>
          <w:sz w:val="24"/>
          <w:lang w:val="en-US"/>
        </w:rPr>
        <w:t>InterDigital</w:t>
      </w:r>
      <w:proofErr w:type="spellEnd"/>
      <w:r w:rsidR="005F64F8">
        <w:rPr>
          <w:b/>
          <w:bCs/>
          <w:sz w:val="24"/>
          <w:lang w:val="en-US"/>
        </w:rPr>
        <w:t xml:space="preserve"> Inc.</w:t>
      </w:r>
    </w:p>
    <w:p w14:paraId="4F02292E" w14:textId="195B6FD9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25176C" w:rsidRPr="0025176C">
        <w:rPr>
          <w:b/>
          <w:bCs/>
          <w:sz w:val="24"/>
          <w:lang w:val="en-US"/>
        </w:rPr>
        <w:t>On N</w:t>
      </w:r>
      <w:r w:rsidR="00B93CF5">
        <w:rPr>
          <w:b/>
          <w:bCs/>
          <w:sz w:val="24"/>
          <w:lang w:val="en-US"/>
        </w:rPr>
        <w:t>R-PBCH Contents and Payload</w:t>
      </w:r>
      <w:r w:rsidR="0025176C">
        <w:rPr>
          <w:b/>
          <w:bCs/>
          <w:sz w:val="24"/>
          <w:lang w:val="en-US"/>
        </w:rPr>
        <w:t xml:space="preserve"> 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0B0D228D" w14:textId="77777777" w:rsidR="005C0B98" w:rsidRPr="00DE1E23" w:rsidRDefault="005C0B98" w:rsidP="005C0B9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2EB8F46" w14:textId="7B9524FF" w:rsidR="00037691" w:rsidRDefault="00D470D1" w:rsidP="005C0B98">
      <w:r>
        <w:t>I</w:t>
      </w:r>
      <w:r w:rsidR="00037691">
        <w:t>n the RAN1 #88</w:t>
      </w:r>
      <w:r w:rsidR="002C2F4D">
        <w:t>bis</w:t>
      </w:r>
      <w:r w:rsidR="00037691">
        <w:t xml:space="preserve"> meeting </w:t>
      </w:r>
      <w:r w:rsidR="00B90EAF">
        <w:fldChar w:fldCharType="begin"/>
      </w:r>
      <w:r w:rsidR="00B90EAF">
        <w:instrText xml:space="preserve"> REF _Ref485377259 \r \h </w:instrText>
      </w:r>
      <w:r w:rsidR="00B90EAF">
        <w:fldChar w:fldCharType="separate"/>
      </w:r>
      <w:r w:rsidR="00835478">
        <w:t>[2]</w:t>
      </w:r>
      <w:r w:rsidR="00B90EAF">
        <w:fldChar w:fldCharType="end"/>
      </w:r>
      <w:r w:rsidR="00037691">
        <w:t xml:space="preserve"> the following were agreed:</w:t>
      </w:r>
    </w:p>
    <w:p w14:paraId="206DBAE6" w14:textId="77777777" w:rsidR="0003180F" w:rsidRPr="00AB15A1" w:rsidRDefault="0003180F" w:rsidP="0003180F">
      <w:pPr>
        <w:rPr>
          <w:rFonts w:eastAsia="MS Mincho"/>
          <w:b/>
          <w:u w:val="single"/>
          <w:lang w:eastAsia="ja-JP"/>
        </w:rPr>
      </w:pPr>
      <w:r w:rsidRPr="00AB15A1">
        <w:rPr>
          <w:rFonts w:eastAsia="MS Mincho" w:hint="eastAsia"/>
          <w:b/>
          <w:u w:val="single"/>
          <w:lang w:eastAsia="ja-JP"/>
        </w:rPr>
        <w:t>Agreements:</w:t>
      </w:r>
    </w:p>
    <w:p w14:paraId="26C0D653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SS burst set periodicity default value for initial cell selection: 20/20 </w:t>
      </w:r>
      <w:proofErr w:type="spellStart"/>
      <w:r w:rsidRPr="00442BAA">
        <w:rPr>
          <w:rFonts w:eastAsia="MS Mincho"/>
          <w:i/>
          <w:lang w:eastAsia="ja-JP"/>
        </w:rPr>
        <w:t>msec</w:t>
      </w:r>
      <w:proofErr w:type="spellEnd"/>
    </w:p>
    <w:p w14:paraId="4EEB0465" w14:textId="77777777" w:rsidR="0003180F" w:rsidRPr="00442BAA" w:rsidRDefault="0003180F" w:rsidP="00C40263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 w:hint="eastAsia"/>
          <w:i/>
          <w:lang w:eastAsia="ja-JP"/>
        </w:rPr>
        <w:t>Note that RAN1 assumes that RAN4 will investigate requirements</w:t>
      </w:r>
    </w:p>
    <w:p w14:paraId="29147328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Time index indication: </w:t>
      </w:r>
      <w:r w:rsidRPr="00442BAA">
        <w:rPr>
          <w:rFonts w:eastAsia="MS Mincho" w:hint="eastAsia"/>
          <w:i/>
          <w:lang w:eastAsia="ja-JP"/>
        </w:rPr>
        <w:t>P</w:t>
      </w:r>
      <w:r w:rsidRPr="00442BAA">
        <w:rPr>
          <w:rFonts w:eastAsia="MS Mincho"/>
          <w:i/>
          <w:lang w:eastAsia="ja-JP"/>
        </w:rPr>
        <w:t>BCH conditioned that mobility and HO related requirements can be met</w:t>
      </w:r>
    </w:p>
    <w:p w14:paraId="10927E8E" w14:textId="77777777" w:rsidR="0003180F" w:rsidRPr="00442BAA" w:rsidRDefault="0003180F" w:rsidP="00C40263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 w:hint="eastAsia"/>
          <w:i/>
          <w:lang w:eastAsia="ja-JP"/>
        </w:rPr>
        <w:t xml:space="preserve">Note: RAN1 </w:t>
      </w:r>
      <w:bookmarkStart w:id="0" w:name="_GoBack"/>
      <w:bookmarkEnd w:id="0"/>
      <w:r w:rsidRPr="00442BAA">
        <w:rPr>
          <w:rFonts w:eastAsia="MS Mincho" w:hint="eastAsia"/>
          <w:i/>
          <w:lang w:eastAsia="ja-JP"/>
        </w:rPr>
        <w:t>assumes that RAN2 will check against to RAN2 requirements</w:t>
      </w:r>
    </w:p>
    <w:p w14:paraId="5F0DC9D4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BW: 288 subcarriers, 2 OFDM symbols (additional symbols if MIB size larger than assumed)</w:t>
      </w:r>
    </w:p>
    <w:p w14:paraId="2F04A55B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phase ref</w:t>
      </w:r>
      <w:r w:rsidRPr="00442BAA">
        <w:rPr>
          <w:rFonts w:eastAsia="MS Mincho" w:hint="eastAsia"/>
          <w:i/>
          <w:lang w:eastAsia="ja-JP"/>
        </w:rPr>
        <w:t>erence</w:t>
      </w:r>
      <w:r w:rsidRPr="00442BAA">
        <w:rPr>
          <w:rFonts w:eastAsia="MS Mincho"/>
          <w:i/>
          <w:lang w:eastAsia="ja-JP"/>
        </w:rPr>
        <w:t>: DMRS</w:t>
      </w:r>
    </w:p>
    <w:p w14:paraId="604857A4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TTI: 80</w:t>
      </w:r>
      <w:r w:rsidRPr="00442BAA">
        <w:rPr>
          <w:rFonts w:eastAsia="MS Mincho" w:hint="eastAsia"/>
          <w:i/>
          <w:lang w:eastAsia="ja-JP"/>
        </w:rPr>
        <w:t xml:space="preserve"> </w:t>
      </w:r>
      <w:proofErr w:type="spellStart"/>
      <w:r w:rsidRPr="00442BAA">
        <w:rPr>
          <w:rFonts w:eastAsia="MS Mincho"/>
          <w:i/>
          <w:lang w:eastAsia="ja-JP"/>
        </w:rPr>
        <w:t>ms</w:t>
      </w:r>
      <w:r w:rsidRPr="00442BAA">
        <w:rPr>
          <w:rFonts w:eastAsia="MS Mincho" w:hint="eastAsia"/>
          <w:i/>
          <w:lang w:eastAsia="ja-JP"/>
        </w:rPr>
        <w:t>ec</w:t>
      </w:r>
      <w:proofErr w:type="spellEnd"/>
    </w:p>
    <w:p w14:paraId="00E9C905" w14:textId="77777777" w:rsidR="00D470D1" w:rsidRDefault="00D470D1" w:rsidP="005C0B98"/>
    <w:p w14:paraId="522B6003" w14:textId="186475D1" w:rsidR="00B90EAF" w:rsidRDefault="00B90EAF" w:rsidP="005C0B98">
      <w:r>
        <w:t>Furthermore</w:t>
      </w:r>
      <w:r w:rsidRPr="00730482">
        <w:t xml:space="preserve">, </w:t>
      </w:r>
      <w:r>
        <w:t xml:space="preserve">in the RAN1 #89 meeting </w:t>
      </w:r>
      <w:r>
        <w:fldChar w:fldCharType="begin"/>
      </w:r>
      <w:r>
        <w:instrText xml:space="preserve"> REF _Ref485306886 \r \h </w:instrText>
      </w:r>
      <w:r>
        <w:fldChar w:fldCharType="separate"/>
      </w:r>
      <w:r w:rsidR="00835478">
        <w:t>[1]</w:t>
      </w:r>
      <w:r>
        <w:fldChar w:fldCharType="end"/>
      </w:r>
      <w:r>
        <w:t xml:space="preserve"> the following were agreed:</w:t>
      </w:r>
    </w:p>
    <w:p w14:paraId="04F860FA" w14:textId="77777777" w:rsidR="00B90EAF" w:rsidRPr="00B90EAF" w:rsidRDefault="00B90EAF" w:rsidP="00B90EAF">
      <w:pPr>
        <w:rPr>
          <w:rFonts w:eastAsia="MS Mincho"/>
          <w:b/>
          <w:u w:val="single"/>
          <w:lang w:val="en-US" w:eastAsia="ja-JP"/>
        </w:rPr>
      </w:pPr>
      <w:r w:rsidRPr="00B90EAF">
        <w:rPr>
          <w:rFonts w:eastAsia="MS Mincho" w:hint="eastAsia"/>
          <w:b/>
          <w:u w:val="single"/>
          <w:lang w:val="en-US" w:eastAsia="ja-JP"/>
        </w:rPr>
        <w:t>A</w:t>
      </w:r>
      <w:r w:rsidRPr="00B90EAF">
        <w:rPr>
          <w:rFonts w:eastAsia="MS Mincho"/>
          <w:b/>
          <w:u w:val="single"/>
          <w:lang w:val="en-US" w:eastAsia="ja-JP"/>
        </w:rPr>
        <w:t>g</w:t>
      </w:r>
      <w:r w:rsidRPr="00B90EAF">
        <w:rPr>
          <w:rFonts w:eastAsia="MS Mincho" w:hint="eastAsia"/>
          <w:b/>
          <w:u w:val="single"/>
          <w:lang w:val="en-US" w:eastAsia="ja-JP"/>
        </w:rPr>
        <w:t>reements:</w:t>
      </w:r>
    </w:p>
    <w:p w14:paraId="47ACF757" w14:textId="77777777" w:rsidR="00B90EAF" w:rsidRPr="001D21D4" w:rsidRDefault="00B90EAF" w:rsidP="001D21D4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RAN1 targets design of NR-PBCH payload size to be no larger than 72 bits and no less than 40 bits including CRC.</w:t>
      </w:r>
    </w:p>
    <w:p w14:paraId="51999800" w14:textId="77777777" w:rsidR="00B90EAF" w:rsidRPr="001D21D4" w:rsidRDefault="00B90EAF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Note: Based on the performance evaluation done so far, the upper limit range is between 72 and 48 bits</w:t>
      </w:r>
    </w:p>
    <w:p w14:paraId="44DDC700" w14:textId="77777777" w:rsidR="001D21D4" w:rsidRPr="001D21D4" w:rsidRDefault="001D21D4" w:rsidP="001D21D4">
      <w:pPr>
        <w:rPr>
          <w:rFonts w:eastAsia="MS Mincho"/>
          <w:b/>
          <w:u w:val="single"/>
          <w:lang w:eastAsia="ja-JP"/>
        </w:rPr>
      </w:pPr>
      <w:r w:rsidRPr="001D21D4">
        <w:rPr>
          <w:rFonts w:eastAsia="MS Mincho" w:hint="eastAsia"/>
          <w:b/>
          <w:u w:val="single"/>
          <w:lang w:eastAsia="ja-JP"/>
        </w:rPr>
        <w:t>A</w:t>
      </w:r>
      <w:r w:rsidRPr="001D21D4">
        <w:rPr>
          <w:rFonts w:eastAsia="MS Mincho"/>
          <w:b/>
          <w:u w:val="single"/>
          <w:lang w:eastAsia="ja-JP"/>
        </w:rPr>
        <w:t>g</w:t>
      </w:r>
      <w:r w:rsidRPr="001D21D4">
        <w:rPr>
          <w:rFonts w:eastAsia="MS Mincho" w:hint="eastAsia"/>
          <w:b/>
          <w:u w:val="single"/>
          <w:lang w:eastAsia="ja-JP"/>
        </w:rPr>
        <w:t>reements:</w:t>
      </w:r>
    </w:p>
    <w:p w14:paraId="482BD579" w14:textId="77777777" w:rsidR="001D21D4" w:rsidRPr="001D21D4" w:rsidRDefault="001D21D4" w:rsidP="001D21D4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RAN1 has agreed to include the following information in the NR-PBCH:</w:t>
      </w:r>
    </w:p>
    <w:p w14:paraId="54A94F88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(Part of) SFN: [7 - 10] bits</w:t>
      </w:r>
    </w:p>
    <w:p w14:paraId="51D5CE66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Information for remaining minimum system information scheduling: [x] bits</w:t>
      </w:r>
    </w:p>
    <w:p w14:paraId="125BF7B3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Bits reserved for future use: [x] bits</w:t>
      </w:r>
    </w:p>
    <w:p w14:paraId="6D3A3CEE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CRC: [16+y] bits</w:t>
      </w:r>
    </w:p>
    <w:p w14:paraId="0F4AB9A0" w14:textId="77777777" w:rsidR="006620E4" w:rsidRPr="00DA5FA2" w:rsidRDefault="006620E4" w:rsidP="006620E4">
      <w:pPr>
        <w:rPr>
          <w:rFonts w:eastAsia="MS Mincho"/>
          <w:b/>
          <w:u w:val="single"/>
          <w:lang w:eastAsia="ja-JP"/>
        </w:rPr>
      </w:pPr>
      <w:r w:rsidRPr="00156081">
        <w:rPr>
          <w:rFonts w:eastAsia="MS Mincho" w:hint="eastAsia"/>
          <w:b/>
          <w:u w:val="single"/>
          <w:lang w:eastAsia="ja-JP"/>
        </w:rPr>
        <w:t>A</w:t>
      </w:r>
      <w:r w:rsidRPr="00156081">
        <w:rPr>
          <w:rFonts w:eastAsia="MS Mincho"/>
          <w:b/>
          <w:u w:val="single"/>
          <w:lang w:eastAsia="ja-JP"/>
        </w:rPr>
        <w:t>g</w:t>
      </w:r>
      <w:r w:rsidRPr="00156081">
        <w:rPr>
          <w:rFonts w:eastAsia="MS Mincho" w:hint="eastAsia"/>
          <w:b/>
          <w:u w:val="single"/>
          <w:lang w:eastAsia="ja-JP"/>
        </w:rPr>
        <w:t>reements:</w:t>
      </w:r>
    </w:p>
    <w:p w14:paraId="40BFF7BB" w14:textId="77777777" w:rsidR="006620E4" w:rsidRPr="0021428A" w:rsidRDefault="006620E4" w:rsidP="006620E4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For NR-PBCH transmission, NR supports a s</w:t>
      </w:r>
      <w:r w:rsidRPr="0021428A">
        <w:rPr>
          <w:rFonts w:eastAsia="MS Mincho"/>
          <w:i/>
          <w:lang w:eastAsia="ja-JP"/>
        </w:rPr>
        <w:t>ingle antenna port based transmission scheme only</w:t>
      </w:r>
      <w:r w:rsidRPr="0021428A">
        <w:rPr>
          <w:rFonts w:eastAsia="MS Mincho"/>
          <w:i/>
          <w:lang w:val="en-US" w:eastAsia="ja-JP"/>
        </w:rPr>
        <w:t xml:space="preserve">. </w:t>
      </w:r>
    </w:p>
    <w:p w14:paraId="1F8F9B26" w14:textId="77777777" w:rsidR="006620E4" w:rsidRPr="0021428A" w:rsidRDefault="006620E4" w:rsidP="006620E4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Same antenna port is defined for NR-PSS, NR-SSS and NR-PBCH within an SS block</w:t>
      </w:r>
    </w:p>
    <w:p w14:paraId="633FCEF4" w14:textId="77777777" w:rsidR="006620E4" w:rsidRPr="0021428A" w:rsidRDefault="006620E4" w:rsidP="006620E4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Single antenna port based transmission scheme for NR-PBCH is transparent to UEs</w:t>
      </w:r>
    </w:p>
    <w:p w14:paraId="108EB8B6" w14:textId="77777777" w:rsidR="006620E4" w:rsidRPr="006620E4" w:rsidRDefault="006620E4" w:rsidP="006620E4">
      <w:pPr>
        <w:rPr>
          <w:rFonts w:eastAsia="MS Mincho"/>
          <w:b/>
          <w:u w:val="single"/>
          <w:lang w:val="en-US" w:eastAsia="ja-JP"/>
        </w:rPr>
      </w:pPr>
      <w:r w:rsidRPr="006620E4">
        <w:rPr>
          <w:rFonts w:eastAsia="MS Mincho"/>
          <w:b/>
          <w:u w:val="single"/>
          <w:lang w:val="en-US" w:eastAsia="ja-JP"/>
        </w:rPr>
        <w:t>Agreement:</w:t>
      </w:r>
    </w:p>
    <w:p w14:paraId="4E50DD22" w14:textId="77777777" w:rsidR="006620E4" w:rsidRPr="006620E4" w:rsidRDefault="006620E4" w:rsidP="006620E4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6620E4">
        <w:rPr>
          <w:rFonts w:eastAsia="MS Mincho"/>
          <w:i/>
          <w:lang w:val="en-US" w:eastAsia="ja-JP"/>
        </w:rPr>
        <w:t>Polar coding is adopted for NR-PBCH</w:t>
      </w:r>
    </w:p>
    <w:p w14:paraId="0F4031FA" w14:textId="77777777" w:rsidR="006620E4" w:rsidRPr="006620E4" w:rsidRDefault="006620E4" w:rsidP="006620E4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6620E4">
        <w:rPr>
          <w:rFonts w:eastAsia="MS Mincho"/>
          <w:i/>
          <w:lang w:val="en-US" w:eastAsia="ja-JP"/>
        </w:rPr>
        <w:t>Using same polar code construction as for the control channel</w:t>
      </w:r>
    </w:p>
    <w:p w14:paraId="2CCA0862" w14:textId="77777777" w:rsidR="006620E4" w:rsidRPr="006620E4" w:rsidRDefault="006620E4" w:rsidP="006620E4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proofErr w:type="spellStart"/>
      <w:r w:rsidRPr="006620E4">
        <w:rPr>
          <w:rFonts w:eastAsia="MS Mincho"/>
          <w:i/>
          <w:lang w:val="en-US" w:eastAsia="ja-JP"/>
        </w:rPr>
        <w:t>N</w:t>
      </w:r>
      <w:r w:rsidRPr="006620E4">
        <w:rPr>
          <w:rFonts w:eastAsia="MS Mincho"/>
          <w:i/>
          <w:vertAlign w:val="subscript"/>
          <w:lang w:val="en-US" w:eastAsia="ja-JP"/>
        </w:rPr>
        <w:t>max</w:t>
      </w:r>
      <w:proofErr w:type="spellEnd"/>
      <w:r w:rsidRPr="006620E4">
        <w:rPr>
          <w:rFonts w:eastAsia="MS Mincho"/>
          <w:i/>
          <w:lang w:val="en-US" w:eastAsia="ja-JP"/>
        </w:rPr>
        <w:t xml:space="preserve"> = 512</w:t>
      </w:r>
    </w:p>
    <w:p w14:paraId="68B00E2B" w14:textId="77777777" w:rsidR="006620E4" w:rsidRDefault="006620E4" w:rsidP="005C0B98"/>
    <w:p w14:paraId="45F198C0" w14:textId="48F25773" w:rsidR="00420F52" w:rsidRPr="00336190" w:rsidRDefault="005C0B98" w:rsidP="005C0B98">
      <w:pPr>
        <w:rPr>
          <w:rFonts w:eastAsia="MS Mincho"/>
          <w:lang w:eastAsia="ja-JP"/>
        </w:rPr>
      </w:pPr>
      <w:r w:rsidRPr="00730482">
        <w:t>In this contribution, we discuss</w:t>
      </w:r>
      <w:r w:rsidR="00AB15A1">
        <w:t>ed</w:t>
      </w:r>
      <w:r w:rsidRPr="00730482">
        <w:t xml:space="preserve"> some design principles for multi-beam based </w:t>
      </w:r>
      <w:r>
        <w:t>NR-</w:t>
      </w:r>
      <w:r w:rsidRPr="00730482">
        <w:t xml:space="preserve">PBCH transmission </w:t>
      </w:r>
      <w:r>
        <w:t>and related observations for NR-</w:t>
      </w:r>
      <w:r w:rsidRPr="00730482">
        <w:t xml:space="preserve">PBCH </w:t>
      </w:r>
      <w:r>
        <w:t>for single and multi-beam initial access</w:t>
      </w:r>
      <w:r w:rsidRPr="00730482">
        <w:t>.</w:t>
      </w:r>
      <w:r w:rsidR="00825649">
        <w:rPr>
          <w:szCs w:val="22"/>
        </w:rPr>
        <w:t xml:space="preserve"> Particularly, </w:t>
      </w:r>
      <w:r w:rsidR="00926E09" w:rsidRPr="00926E09">
        <w:t>we discuss</w:t>
      </w:r>
      <w:r w:rsidR="00926E09">
        <w:t>ed</w:t>
      </w:r>
      <w:r w:rsidR="00926E09" w:rsidRPr="00926E09">
        <w:t xml:space="preserve"> NR-PBCH designs i</w:t>
      </w:r>
      <w:r w:rsidR="00926E09" w:rsidRPr="00926E09">
        <w:rPr>
          <w:rFonts w:eastAsia="MS Mincho" w:hint="eastAsia"/>
          <w:lang w:eastAsia="ja-JP"/>
        </w:rPr>
        <w:t>nclud</w:t>
      </w:r>
      <w:r w:rsidR="00926E09" w:rsidRPr="00926E09">
        <w:rPr>
          <w:rFonts w:eastAsia="MS Mincho"/>
          <w:lang w:eastAsia="ja-JP"/>
        </w:rPr>
        <w:t>ing</w:t>
      </w:r>
      <w:r w:rsidR="0084306A" w:rsidRPr="00926E09">
        <w:rPr>
          <w:rFonts w:eastAsia="MS Mincho" w:hint="eastAsia"/>
          <w:lang w:eastAsia="ja-JP"/>
        </w:rPr>
        <w:t xml:space="preserve"> </w:t>
      </w:r>
      <w:r w:rsidR="001D21D4">
        <w:rPr>
          <w:rFonts w:eastAsia="MS Mincho"/>
          <w:lang w:eastAsia="ja-JP"/>
        </w:rPr>
        <w:t>contents and payload</w:t>
      </w:r>
      <w:r w:rsidR="00E945BA">
        <w:rPr>
          <w:rFonts w:eastAsia="MS Mincho"/>
          <w:lang w:eastAsia="ja-JP"/>
        </w:rPr>
        <w:t xml:space="preserve"> </w:t>
      </w:r>
      <w:r w:rsidR="00926E09">
        <w:rPr>
          <w:rFonts w:eastAsia="MS Mincho"/>
          <w:lang w:eastAsia="ja-JP"/>
        </w:rPr>
        <w:t>for NR-</w:t>
      </w:r>
      <w:r w:rsidR="0084306A" w:rsidRPr="00926E09">
        <w:rPr>
          <w:rFonts w:eastAsia="MS Mincho"/>
          <w:lang w:eastAsia="ja-JP"/>
        </w:rPr>
        <w:t>PBCH</w:t>
      </w:r>
      <w:r w:rsidR="00926E09">
        <w:rPr>
          <w:rFonts w:eastAsia="MS Mincho"/>
          <w:lang w:eastAsia="ja-JP"/>
        </w:rPr>
        <w:t>.</w:t>
      </w:r>
    </w:p>
    <w:p w14:paraId="5927D7C9" w14:textId="030710FB" w:rsidR="005C0B98" w:rsidRDefault="00DC636B" w:rsidP="005C0B98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1" w:name="_Ref465895131"/>
      <w:r>
        <w:rPr>
          <w:sz w:val="32"/>
          <w:szCs w:val="32"/>
        </w:rPr>
        <w:lastRenderedPageBreak/>
        <w:t>NR Physical Broadcast Channel</w:t>
      </w:r>
      <w:r w:rsidR="005C0B98">
        <w:rPr>
          <w:sz w:val="32"/>
          <w:szCs w:val="32"/>
        </w:rPr>
        <w:t xml:space="preserve"> </w:t>
      </w:r>
      <w:bookmarkEnd w:id="1"/>
    </w:p>
    <w:p w14:paraId="237F6F72" w14:textId="255554E2" w:rsidR="005C0B98" w:rsidRDefault="009F2E4B" w:rsidP="005C0B9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NR-PBCH </w:t>
      </w:r>
      <w:r w:rsidR="005C0B98">
        <w:rPr>
          <w:sz w:val="28"/>
          <w:szCs w:val="28"/>
        </w:rPr>
        <w:t>Contents</w:t>
      </w:r>
      <w:r w:rsidR="000C538F">
        <w:rPr>
          <w:sz w:val="28"/>
          <w:szCs w:val="28"/>
        </w:rPr>
        <w:t xml:space="preserve"> </w:t>
      </w:r>
    </w:p>
    <w:p w14:paraId="6AE31BD0" w14:textId="02E09C06" w:rsidR="005C0B98" w:rsidRPr="00FD7ED5" w:rsidRDefault="005C0B98" w:rsidP="005C0B98">
      <w:r w:rsidRPr="00FD7ED5">
        <w:t>NR-PBCH may have relatively small payload size</w:t>
      </w:r>
      <w:r>
        <w:t>s</w:t>
      </w:r>
      <w:r w:rsidRPr="00FD7ED5">
        <w:t xml:space="preserve"> to carry part of the minimum system information. The contents of </w:t>
      </w:r>
      <w:r>
        <w:t xml:space="preserve">the </w:t>
      </w:r>
      <w:r w:rsidRPr="00FD7ED5">
        <w:t xml:space="preserve">NR-PBCH may include at least part of the system frame number (SFN), configuration </w:t>
      </w:r>
      <w:r>
        <w:t xml:space="preserve">information </w:t>
      </w:r>
      <w:r w:rsidRPr="00FD7ED5">
        <w:t>for system information transmission and CRC. In case SS block is explicitly indicated in NR-PBCH</w:t>
      </w:r>
      <w:r>
        <w:t>,</w:t>
      </w:r>
      <w:r w:rsidRPr="00FD7ED5">
        <w:t xml:space="preserve"> NR-PBCH contents may also include </w:t>
      </w:r>
      <w:r>
        <w:t xml:space="preserve">timing information for SS block such as </w:t>
      </w:r>
      <w:r w:rsidRPr="00FD7ED5">
        <w:t>SS block</w:t>
      </w:r>
      <w:r>
        <w:t xml:space="preserve"> </w:t>
      </w:r>
      <w:r w:rsidR="0090356F">
        <w:t xml:space="preserve">time </w:t>
      </w:r>
      <w:r>
        <w:t>index</w:t>
      </w:r>
      <w:r w:rsidRPr="00FD7ED5">
        <w:t>.</w:t>
      </w:r>
      <w:r>
        <w:t xml:space="preserve"> </w:t>
      </w:r>
      <w:r w:rsidRPr="00FD7ED5">
        <w:t>The number of bits used to indicate SFN may be for further stud</w:t>
      </w:r>
      <w:r>
        <w:t>y</w:t>
      </w:r>
      <w:r w:rsidRPr="00FD7ED5">
        <w:t xml:space="preserve">. The exact </w:t>
      </w:r>
      <w:r>
        <w:t xml:space="preserve">number of </w:t>
      </w:r>
      <w:r w:rsidRPr="00FD7ED5">
        <w:t xml:space="preserve">bits </w:t>
      </w:r>
      <w:r>
        <w:t xml:space="preserve">specified </w:t>
      </w:r>
      <w:r w:rsidRPr="00FD7ED5">
        <w:t xml:space="preserve">for SFN may depend on </w:t>
      </w:r>
      <w:r>
        <w:t xml:space="preserve">the </w:t>
      </w:r>
      <w:r w:rsidRPr="00FD7ED5">
        <w:t xml:space="preserve">SFN indication method. Some of the SFN may be indicated explicitly and some of </w:t>
      </w:r>
      <w:r>
        <w:t xml:space="preserve">the </w:t>
      </w:r>
      <w:r w:rsidRPr="00FD7ED5">
        <w:t xml:space="preserve">SFN may be indicated implicitly. </w:t>
      </w:r>
      <w:r>
        <w:t>The e</w:t>
      </w:r>
      <w:r w:rsidRPr="00FD7ED5">
        <w:t xml:space="preserve">xact number of bits for </w:t>
      </w:r>
      <w:r>
        <w:t xml:space="preserve">the </w:t>
      </w:r>
      <w:r w:rsidRPr="00FD7ED5">
        <w:t>CRC may also be for further stud</w:t>
      </w:r>
      <w:r>
        <w:t>y</w:t>
      </w:r>
      <w:r w:rsidRPr="00FD7ED5">
        <w:t xml:space="preserve">. </w:t>
      </w:r>
    </w:p>
    <w:p w14:paraId="25AEEBA2" w14:textId="0FFFE6CD" w:rsidR="005C0B98" w:rsidRPr="00FD7ED5" w:rsidRDefault="005C0B98" w:rsidP="005C0B98">
      <w:pPr>
        <w:rPr>
          <w:rFonts w:eastAsia="MS Mincho"/>
          <w:lang w:eastAsia="ja-JP"/>
        </w:rPr>
      </w:pPr>
      <w:r w:rsidRPr="00FD7ED5">
        <w:t xml:space="preserve">The SS block </w:t>
      </w:r>
      <w:r>
        <w:t xml:space="preserve">index </w:t>
      </w:r>
      <w:r w:rsidRPr="00FD7ED5">
        <w:t xml:space="preserve">may be used </w:t>
      </w:r>
      <w:r>
        <w:t>by the</w:t>
      </w:r>
      <w:r w:rsidRPr="00FD7ED5">
        <w:t xml:space="preserve"> UE to derive </w:t>
      </w:r>
      <w:r>
        <w:t xml:space="preserve">the </w:t>
      </w:r>
      <w:r w:rsidRPr="00FD7ED5">
        <w:t>sy</w:t>
      </w:r>
      <w:r>
        <w:t xml:space="preserve">mbol index or </w:t>
      </w:r>
      <w:r w:rsidRPr="00FD7ED5">
        <w:t xml:space="preserve">slot index in a radio frame. </w:t>
      </w:r>
      <w:r>
        <w:t xml:space="preserve">A </w:t>
      </w:r>
      <w:r w:rsidRPr="00FD7ED5">
        <w:t xml:space="preserve">time index may be used for every SS-block within an SS-burst set. Or </w:t>
      </w:r>
      <w:r>
        <w:t xml:space="preserve">a </w:t>
      </w:r>
      <w:r w:rsidRPr="00FD7ED5">
        <w:rPr>
          <w:rFonts w:hint="eastAsia"/>
        </w:rPr>
        <w:t xml:space="preserve">time index </w:t>
      </w:r>
      <w:r w:rsidRPr="00FD7ED5">
        <w:t xml:space="preserve">that is specific to each SS-block may be used within an SS-burst, and an SS burst index that is specific to each SS burst may be used within an SS-burst set. </w:t>
      </w:r>
      <w:r>
        <w:t xml:space="preserve">The </w:t>
      </w:r>
      <w:r w:rsidR="00F63EED">
        <w:t>SS burst index could be</w:t>
      </w:r>
      <w:r w:rsidRPr="00FD7ED5">
        <w:t xml:space="preserve"> common across SS blocks in each SS-burst</w:t>
      </w:r>
      <w:r>
        <w:t xml:space="preserve"> and</w:t>
      </w:r>
      <w:r w:rsidRPr="00FD7ED5">
        <w:t xml:space="preserve"> may be indicated using implicit or</w:t>
      </w:r>
      <w:r w:rsidR="00450E37">
        <w:t xml:space="preserve"> explicit indication by NR-PBCH or other signal</w:t>
      </w:r>
      <w:r w:rsidRPr="00FD7ED5">
        <w:t xml:space="preserve">. </w:t>
      </w:r>
      <w:r w:rsidRPr="00FD7ED5" w:rsidDel="00BF58B4">
        <w:t xml:space="preserve"> </w:t>
      </w:r>
    </w:p>
    <w:p w14:paraId="16867E13" w14:textId="0BDE6483" w:rsidR="00316E78" w:rsidRDefault="00D97817" w:rsidP="00316E78">
      <w:r w:rsidRPr="00D97817">
        <w:t>It was agreed to include the followi</w:t>
      </w:r>
      <w:r w:rsidR="00300EF7">
        <w:t>ng information in the NR-PBCH: p</w:t>
      </w:r>
      <w:r w:rsidRPr="00D97817">
        <w:t>art of</w:t>
      </w:r>
      <w:r>
        <w:t xml:space="preserve"> SFN</w:t>
      </w:r>
      <w:r w:rsidR="00300EF7">
        <w:t>, i</w:t>
      </w:r>
      <w:r w:rsidRPr="00D97817">
        <w:t xml:space="preserve">nformation for remaining minimum system </w:t>
      </w:r>
      <w:r>
        <w:t>information scheduling</w:t>
      </w:r>
      <w:r w:rsidR="00300EF7">
        <w:t>, b</w:t>
      </w:r>
      <w:r w:rsidRPr="00D97817">
        <w:t>its r</w:t>
      </w:r>
      <w:r>
        <w:t>eserved for future use</w:t>
      </w:r>
      <w:r w:rsidRPr="00D97817">
        <w:t xml:space="preserve"> and CRC.</w:t>
      </w:r>
      <w:r w:rsidR="00316E78">
        <w:t xml:space="preserve"> </w:t>
      </w:r>
    </w:p>
    <w:p w14:paraId="4F1E3386" w14:textId="35306394" w:rsidR="0069395E" w:rsidRPr="00316E78" w:rsidRDefault="00300EF7" w:rsidP="00316E78">
      <w:r>
        <w:rPr>
          <w:rFonts w:eastAsia="MS Mincho"/>
          <w:lang w:eastAsia="ja-JP"/>
        </w:rPr>
        <w:t>In addition, b</w:t>
      </w:r>
      <w:r w:rsidR="00316E78" w:rsidRPr="008904AC">
        <w:rPr>
          <w:rFonts w:eastAsia="MS Mincho"/>
          <w:lang w:eastAsia="ja-JP"/>
        </w:rPr>
        <w:t>its for information regarding bandwidth part may also be needed.</w:t>
      </w:r>
      <w:r w:rsidR="00316E78">
        <w:t xml:space="preserve"> </w:t>
      </w:r>
      <w:r w:rsidR="0069395E" w:rsidRPr="004C2323">
        <w:rPr>
          <w:rFonts w:eastAsia="MS Mincho"/>
          <w:lang w:val="en-US" w:eastAsia="ja-JP"/>
        </w:rPr>
        <w:t xml:space="preserve">Information for quick identification </w:t>
      </w:r>
      <w:r>
        <w:rPr>
          <w:rFonts w:eastAsia="MS Mincho"/>
          <w:lang w:val="en-US" w:eastAsia="ja-JP"/>
        </w:rPr>
        <w:t>of</w:t>
      </w:r>
      <w:r w:rsidR="0069395E">
        <w:rPr>
          <w:rFonts w:eastAsia="MS Mincho" w:hint="eastAsia"/>
          <w:lang w:val="en-US" w:eastAsia="ja-JP"/>
        </w:rPr>
        <w:t xml:space="preserve"> no corresponding RMSI to the PBCH</w:t>
      </w:r>
      <w:r w:rsidR="00C22D25">
        <w:rPr>
          <w:rFonts w:eastAsia="MS Mincho"/>
          <w:lang w:val="en-US" w:eastAsia="ja-JP"/>
        </w:rPr>
        <w:t xml:space="preserve"> and</w:t>
      </w:r>
      <w:r w:rsidR="008904AC">
        <w:rPr>
          <w:rFonts w:eastAsia="MS Mincho"/>
          <w:lang w:val="en-US" w:eastAsia="ja-JP"/>
        </w:rPr>
        <w:t xml:space="preserve"> </w:t>
      </w:r>
      <w:r w:rsidR="00C22D25">
        <w:rPr>
          <w:rFonts w:eastAsia="MS Mincho"/>
          <w:lang w:val="en-US" w:eastAsia="ja-JP"/>
        </w:rPr>
        <w:t>i</w:t>
      </w:r>
      <w:r w:rsidR="0069395E" w:rsidRPr="004C2323">
        <w:rPr>
          <w:rFonts w:eastAsia="MS Mincho"/>
          <w:lang w:val="en-US" w:eastAsia="ja-JP"/>
        </w:rPr>
        <w:t xml:space="preserve">nformation for quick identification that </w:t>
      </w:r>
      <w:r w:rsidR="0069395E">
        <w:rPr>
          <w:rFonts w:eastAsia="MS Mincho" w:hint="eastAsia"/>
          <w:lang w:val="en-US" w:eastAsia="ja-JP"/>
        </w:rPr>
        <w:t xml:space="preserve">UE </w:t>
      </w:r>
      <w:proofErr w:type="spellStart"/>
      <w:r w:rsidR="0069395E">
        <w:rPr>
          <w:rFonts w:eastAsia="MS Mincho" w:hint="eastAsia"/>
          <w:lang w:val="en-US" w:eastAsia="ja-JP"/>
        </w:rPr>
        <w:t xml:space="preserve">can </w:t>
      </w:r>
      <w:r w:rsidR="00C22D25">
        <w:rPr>
          <w:rFonts w:eastAsia="MS Mincho" w:hint="eastAsia"/>
          <w:lang w:val="en-US" w:eastAsia="ja-JP"/>
        </w:rPr>
        <w:t>not</w:t>
      </w:r>
      <w:proofErr w:type="spellEnd"/>
      <w:r w:rsidR="00C22D25">
        <w:rPr>
          <w:rFonts w:eastAsia="MS Mincho" w:hint="eastAsia"/>
          <w:lang w:val="en-US" w:eastAsia="ja-JP"/>
        </w:rPr>
        <w:t xml:space="preserve"> camp on the cell</w:t>
      </w:r>
      <w:r w:rsidR="00C22D25">
        <w:rPr>
          <w:rFonts w:eastAsia="MS Mincho"/>
          <w:lang w:val="en-US" w:eastAsia="ja-JP"/>
        </w:rPr>
        <w:t xml:space="preserve"> may also be considered.</w:t>
      </w:r>
    </w:p>
    <w:p w14:paraId="2328CACD" w14:textId="33A16D24" w:rsidR="0069395E" w:rsidRPr="008904AC" w:rsidRDefault="00300EF7" w:rsidP="0069395E">
      <w:r>
        <w:t>T</w:t>
      </w:r>
      <w:r w:rsidR="0069395E" w:rsidRPr="008904AC">
        <w:t xml:space="preserve">he content of the NR-PBCH </w:t>
      </w:r>
      <w:r>
        <w:t xml:space="preserve">was discussed in RAN1 </w:t>
      </w:r>
      <w:r w:rsidR="0069395E" w:rsidRPr="008904AC">
        <w:t xml:space="preserve">in order to determine the number of bits that </w:t>
      </w:r>
      <w:r>
        <w:t xml:space="preserve">are </w:t>
      </w:r>
      <w:r w:rsidR="0069395E" w:rsidRPr="008904AC">
        <w:t xml:space="preserve">needed to be carried by the NR-PBCH. </w:t>
      </w:r>
      <w:r>
        <w:t>It was</w:t>
      </w:r>
      <w:r w:rsidR="0069395E" w:rsidRPr="008904AC">
        <w:t xml:space="preserve"> agreed to include the following information in the NR-PBCH:</w:t>
      </w:r>
    </w:p>
    <w:p w14:paraId="6EF8D73D" w14:textId="0DD6DE51" w:rsidR="0069395E" w:rsidRPr="008904AC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(Part of) SFN: [7 - 10] bits</w:t>
      </w:r>
      <w:r w:rsidR="00300EF7">
        <w:t xml:space="preserve"> </w:t>
      </w:r>
    </w:p>
    <w:p w14:paraId="78A2F241" w14:textId="274936FB" w:rsidR="0069395E" w:rsidRPr="008904AC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Information for remaining minimum system information scheduling: [x] bits</w:t>
      </w:r>
      <w:r w:rsidR="000C538F">
        <w:t xml:space="preserve"> </w:t>
      </w:r>
    </w:p>
    <w:p w14:paraId="1E34B23C" w14:textId="07DF44C4" w:rsidR="0069395E" w:rsidRPr="008904AC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Bits reserved for future use: [x] bits</w:t>
      </w:r>
    </w:p>
    <w:p w14:paraId="66A65CC5" w14:textId="77A6F7C4" w:rsidR="0069395E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CRC: [16+y] bits</w:t>
      </w:r>
      <w:r w:rsidR="000C538F">
        <w:t xml:space="preserve"> </w:t>
      </w:r>
    </w:p>
    <w:p w14:paraId="43890C92" w14:textId="77777777" w:rsidR="00316E78" w:rsidRDefault="00316E78" w:rsidP="00316E78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34471A57" w14:textId="67F17C69" w:rsidR="008904AC" w:rsidRPr="008904AC" w:rsidRDefault="00BD7CBA" w:rsidP="008904AC">
      <w:pPr>
        <w:rPr>
          <w:rFonts w:eastAsia="MS Mincho"/>
          <w:lang w:eastAsia="ja-JP"/>
        </w:rPr>
      </w:pPr>
      <w:r w:rsidRPr="00BD7CBA">
        <w:rPr>
          <w:rFonts w:eastAsia="MS Mincho"/>
          <w:b/>
          <w:lang w:eastAsia="ja-JP"/>
        </w:rPr>
        <w:t>SFN</w:t>
      </w:r>
      <w:r w:rsidR="00120ABF">
        <w:rPr>
          <w:rFonts w:eastAsia="MS Mincho"/>
          <w:b/>
          <w:lang w:eastAsia="ja-JP"/>
        </w:rPr>
        <w:t xml:space="preserve"> (7 bits)</w:t>
      </w:r>
      <w:r w:rsidRPr="00BD7CBA">
        <w:rPr>
          <w:rFonts w:eastAsia="MS Mincho"/>
          <w:b/>
          <w:lang w:eastAsia="ja-JP"/>
        </w:rPr>
        <w:t>:</w:t>
      </w:r>
      <w:r>
        <w:rPr>
          <w:rFonts w:eastAsia="MS Mincho"/>
          <w:lang w:eastAsia="ja-JP"/>
        </w:rPr>
        <w:t xml:space="preserve"> </w:t>
      </w:r>
      <w:r w:rsidR="008904AC" w:rsidRPr="008904AC">
        <w:rPr>
          <w:rFonts w:eastAsia="MS Mincho"/>
          <w:lang w:eastAsia="ja-JP"/>
        </w:rPr>
        <w:t xml:space="preserve">SFN should be carried in NR-PBCH. At least part of SFN should be explicitly carried in NR-MIB. Although </w:t>
      </w:r>
      <w:r w:rsidR="003050E1">
        <w:rPr>
          <w:rFonts w:eastAsia="MS Mincho"/>
          <w:lang w:eastAsia="ja-JP"/>
        </w:rPr>
        <w:t xml:space="preserve">the </w:t>
      </w:r>
      <w:r w:rsidR="008904AC" w:rsidRPr="008904AC">
        <w:rPr>
          <w:rFonts w:eastAsia="MS Mincho"/>
          <w:lang w:eastAsia="ja-JP"/>
        </w:rPr>
        <w:t xml:space="preserve">entire 10 bits may be carried in NR-MIB, it is desirable to have some bits indicated implicitly and some bits indicated explicitly in payload for several reasons: to minimize the payload size of NR-PBCH, to support soft combining of NR-PBCH for detection and decoding and to support 80 </w:t>
      </w:r>
      <w:proofErr w:type="spellStart"/>
      <w:r w:rsidR="008904AC" w:rsidRPr="008904AC">
        <w:rPr>
          <w:rFonts w:eastAsia="MS Mincho"/>
          <w:lang w:eastAsia="ja-JP"/>
        </w:rPr>
        <w:t>ms</w:t>
      </w:r>
      <w:proofErr w:type="spellEnd"/>
      <w:r w:rsidR="008904AC" w:rsidRPr="008904AC">
        <w:rPr>
          <w:rFonts w:eastAsia="MS Mincho"/>
          <w:lang w:eastAsia="ja-JP"/>
        </w:rPr>
        <w:t xml:space="preserve"> granularity for NR-PBCH TTI.</w:t>
      </w:r>
      <w:r w:rsidR="003050E1">
        <w:rPr>
          <w:rFonts w:eastAsia="MS Mincho"/>
          <w:lang w:eastAsia="ja-JP"/>
        </w:rPr>
        <w:t xml:space="preserve"> </w:t>
      </w:r>
      <w:r w:rsidR="008904AC" w:rsidRPr="008904AC">
        <w:rPr>
          <w:rFonts w:eastAsia="MS Mincho"/>
          <w:lang w:eastAsia="ja-JP"/>
        </w:rPr>
        <w:t xml:space="preserve"> </w:t>
      </w:r>
      <w:r w:rsidR="00EF1D82">
        <w:rPr>
          <w:rFonts w:eastAsia="MS Mincho"/>
          <w:lang w:eastAsia="ja-JP"/>
        </w:rPr>
        <w:t>For example,</w:t>
      </w:r>
      <w:r w:rsidR="008904AC" w:rsidRPr="008904AC">
        <w:rPr>
          <w:rFonts w:eastAsia="MS Mincho"/>
          <w:lang w:eastAsia="ja-JP"/>
        </w:rPr>
        <w:t xml:space="preserve"> 7 out of 10 bits </w:t>
      </w:r>
      <w:r w:rsidR="00A9174D">
        <w:rPr>
          <w:rFonts w:eastAsia="MS Mincho"/>
          <w:lang w:eastAsia="ja-JP"/>
        </w:rPr>
        <w:t xml:space="preserve">(e.g., MSB) </w:t>
      </w:r>
      <w:r w:rsidR="008904AC" w:rsidRPr="008904AC">
        <w:rPr>
          <w:rFonts w:eastAsia="MS Mincho"/>
          <w:lang w:eastAsia="ja-JP"/>
        </w:rPr>
        <w:t xml:space="preserve">can be carried in NR-MIB and 3 out of 10 bits </w:t>
      </w:r>
      <w:r w:rsidR="00A9174D">
        <w:rPr>
          <w:rFonts w:eastAsia="MS Mincho"/>
          <w:lang w:eastAsia="ja-JP"/>
        </w:rPr>
        <w:t xml:space="preserve">(e.g., LSB) </w:t>
      </w:r>
      <w:r w:rsidR="008904AC" w:rsidRPr="008904AC">
        <w:rPr>
          <w:rFonts w:eastAsia="MS Mincho"/>
          <w:lang w:eastAsia="ja-JP"/>
        </w:rPr>
        <w:t xml:space="preserve">can be implicitly indicated using </w:t>
      </w:r>
      <w:r w:rsidR="00EF1D82">
        <w:rPr>
          <w:rFonts w:eastAsia="MS Mincho"/>
          <w:lang w:eastAsia="ja-JP"/>
        </w:rPr>
        <w:t xml:space="preserve">e.g., </w:t>
      </w:r>
      <w:r w:rsidR="008904AC" w:rsidRPr="008904AC">
        <w:rPr>
          <w:rFonts w:eastAsia="MS Mincho"/>
          <w:lang w:eastAsia="ja-JP"/>
        </w:rPr>
        <w:t xml:space="preserve">scrambling operation, CRC or DMRS. It is necessary to indicate SS burst set and/or radio frame within 80 </w:t>
      </w:r>
      <w:proofErr w:type="spellStart"/>
      <w:r w:rsidR="008904AC" w:rsidRPr="008904AC">
        <w:rPr>
          <w:rFonts w:eastAsia="MS Mincho"/>
          <w:lang w:eastAsia="ja-JP"/>
        </w:rPr>
        <w:t>ms</w:t>
      </w:r>
      <w:proofErr w:type="spellEnd"/>
      <w:r w:rsidR="008904AC" w:rsidRPr="008904AC">
        <w:rPr>
          <w:rFonts w:eastAsia="MS Mincho"/>
          <w:lang w:eastAsia="ja-JP"/>
        </w:rPr>
        <w:t xml:space="preserve">. If hyper SFN (H-SFN) is needed, it </w:t>
      </w:r>
      <w:r w:rsidR="0062350C">
        <w:rPr>
          <w:rFonts w:eastAsia="MS Mincho"/>
          <w:lang w:eastAsia="ja-JP"/>
        </w:rPr>
        <w:t>may</w:t>
      </w:r>
      <w:r w:rsidR="008904AC" w:rsidRPr="008904AC">
        <w:rPr>
          <w:rFonts w:eastAsia="MS Mincho"/>
          <w:lang w:eastAsia="ja-JP"/>
        </w:rPr>
        <w:t xml:space="preserve"> be carried in NR-MIB. H-SFN should be 10 bits. </w:t>
      </w:r>
      <w:proofErr w:type="gramStart"/>
      <w:r w:rsidR="008904AC" w:rsidRPr="008904AC">
        <w:rPr>
          <w:rFonts w:eastAsia="MS Mincho"/>
          <w:lang w:eastAsia="ja-JP"/>
        </w:rPr>
        <w:t>However</w:t>
      </w:r>
      <w:proofErr w:type="gramEnd"/>
      <w:r w:rsidR="008904AC" w:rsidRPr="008904AC">
        <w:rPr>
          <w:rFonts w:eastAsia="MS Mincho"/>
          <w:lang w:eastAsia="ja-JP"/>
        </w:rPr>
        <w:t xml:space="preserve"> this may need feedback from RAN2.</w:t>
      </w:r>
    </w:p>
    <w:p w14:paraId="3A3CDB95" w14:textId="06365338" w:rsidR="008904AC" w:rsidRDefault="00BD7CBA" w:rsidP="008904AC">
      <w:pPr>
        <w:rPr>
          <w:rFonts w:eastAsia="MS Mincho"/>
          <w:lang w:eastAsia="ja-JP"/>
        </w:rPr>
      </w:pPr>
      <w:r w:rsidRPr="00BD7CBA">
        <w:rPr>
          <w:rFonts w:eastAsia="MS Mincho"/>
          <w:b/>
          <w:lang w:eastAsia="ja-JP"/>
        </w:rPr>
        <w:t>RMSI</w:t>
      </w:r>
      <w:r w:rsidR="00070A29">
        <w:rPr>
          <w:rFonts w:eastAsia="MS Mincho"/>
          <w:b/>
          <w:lang w:eastAsia="ja-JP"/>
        </w:rPr>
        <w:t xml:space="preserve"> (x bits)</w:t>
      </w:r>
      <w:r w:rsidRPr="00BD7CBA">
        <w:rPr>
          <w:rFonts w:eastAsia="MS Mincho"/>
          <w:b/>
          <w:lang w:eastAsia="ja-JP"/>
        </w:rPr>
        <w:t>:</w:t>
      </w:r>
      <w:r>
        <w:rPr>
          <w:rFonts w:eastAsia="MS Mincho"/>
          <w:lang w:eastAsia="ja-JP"/>
        </w:rPr>
        <w:t xml:space="preserve"> </w:t>
      </w:r>
      <w:r w:rsidR="008904AC" w:rsidRPr="00316E78">
        <w:rPr>
          <w:rFonts w:eastAsia="MS Mincho"/>
          <w:lang w:eastAsia="ja-JP"/>
        </w:rPr>
        <w:t xml:space="preserve">RMSI scheduling information may require some bits. This depends on how to configure CORESET(s) information. Simplified information of CORESET(s) with respect to CORESET(s) information for UE-specific configuration may be considered. For example, time and/or frequency resource configuration of CORESET(s) may be needed. Numerology of RMSI may be needed. This requires up to 2 bits to support </w:t>
      </w:r>
      <w:r w:rsidR="0062350C">
        <w:rPr>
          <w:rFonts w:eastAsia="MS Mincho"/>
          <w:lang w:eastAsia="ja-JP"/>
        </w:rPr>
        <w:t xml:space="preserve">different subcarrier spacing for </w:t>
      </w:r>
      <w:r w:rsidR="008904AC" w:rsidRPr="00316E78">
        <w:rPr>
          <w:rFonts w:eastAsia="MS Mincho"/>
          <w:lang w:eastAsia="ja-JP"/>
        </w:rPr>
        <w:t xml:space="preserve">15KHz, 30KHz, 120KHz and possibly 240KHz. Bits for information regarding frequency resources for PDSCH scheduling may also be needed. </w:t>
      </w:r>
    </w:p>
    <w:p w14:paraId="29DC55C1" w14:textId="569A3BA8" w:rsidR="00C22D25" w:rsidRPr="0062350C" w:rsidRDefault="00BD7CBA" w:rsidP="0062350C">
      <w:pPr>
        <w:rPr>
          <w:rFonts w:eastAsia="MS Mincho"/>
          <w:lang w:eastAsia="ja-JP"/>
        </w:rPr>
      </w:pPr>
      <w:r w:rsidRPr="00BD7CBA">
        <w:rPr>
          <w:rFonts w:eastAsia="MS Mincho"/>
          <w:b/>
          <w:lang w:val="en-US" w:eastAsia="ja-JP"/>
        </w:rPr>
        <w:t>CRC</w:t>
      </w:r>
      <w:r w:rsidR="00120ABF">
        <w:rPr>
          <w:rFonts w:eastAsia="MS Mincho"/>
          <w:b/>
          <w:lang w:val="en-US" w:eastAsia="ja-JP"/>
        </w:rPr>
        <w:t xml:space="preserve"> (19 bits)</w:t>
      </w:r>
      <w:r w:rsidRPr="00BD7CBA">
        <w:rPr>
          <w:rFonts w:eastAsia="MS Mincho"/>
          <w:b/>
          <w:lang w:val="en-US" w:eastAsia="ja-JP"/>
        </w:rPr>
        <w:t>:</w:t>
      </w:r>
      <w:r>
        <w:rPr>
          <w:rFonts w:eastAsia="MS Mincho"/>
          <w:lang w:val="en-US" w:eastAsia="ja-JP"/>
        </w:rPr>
        <w:t xml:space="preserve"> </w:t>
      </w:r>
      <w:r w:rsidR="00C22D25">
        <w:rPr>
          <w:rFonts w:eastAsia="MS Mincho"/>
          <w:lang w:val="en-US" w:eastAsia="ja-JP"/>
        </w:rPr>
        <w:t xml:space="preserve">Polar coding was adopted for NR-PBCH. It was agreed to use the same polar code construction as for the control channel. The </w:t>
      </w:r>
      <w:proofErr w:type="spellStart"/>
      <w:r w:rsidR="00C22D25">
        <w:rPr>
          <w:rFonts w:eastAsia="MS Mincho"/>
          <w:lang w:val="en-US" w:eastAsia="ja-JP"/>
        </w:rPr>
        <w:t>codeword</w:t>
      </w:r>
      <w:proofErr w:type="spellEnd"/>
      <w:r w:rsidR="00C22D25">
        <w:rPr>
          <w:rFonts w:eastAsia="MS Mincho"/>
          <w:lang w:val="en-US" w:eastAsia="ja-JP"/>
        </w:rPr>
        <w:t xml:space="preserve"> length </w:t>
      </w:r>
      <w:proofErr w:type="spellStart"/>
      <w:r w:rsidR="00C22D25" w:rsidRPr="00680129">
        <w:rPr>
          <w:rFonts w:eastAsia="MS Mincho"/>
          <w:lang w:val="en-US" w:eastAsia="ja-JP"/>
        </w:rPr>
        <w:t>N</w:t>
      </w:r>
      <w:r w:rsidR="00C22D25" w:rsidRPr="00680129">
        <w:rPr>
          <w:rFonts w:eastAsia="MS Mincho"/>
          <w:vertAlign w:val="subscript"/>
          <w:lang w:val="en-US" w:eastAsia="ja-JP"/>
        </w:rPr>
        <w:t>max</w:t>
      </w:r>
      <w:proofErr w:type="spellEnd"/>
      <w:r w:rsidR="00C22D25" w:rsidRPr="00680129">
        <w:rPr>
          <w:rFonts w:eastAsia="MS Mincho"/>
          <w:lang w:val="en-US" w:eastAsia="ja-JP"/>
        </w:rPr>
        <w:t xml:space="preserve"> = 512</w:t>
      </w:r>
      <w:r w:rsidR="00C22D25">
        <w:rPr>
          <w:rFonts w:eastAsia="MS Mincho"/>
          <w:lang w:val="en-US" w:eastAsia="ja-JP"/>
        </w:rPr>
        <w:t xml:space="preserve">. </w:t>
      </w:r>
      <w:r w:rsidR="00C22D25" w:rsidRPr="00707F8A">
        <w:rPr>
          <w:rFonts w:eastAsia="MS Mincho"/>
          <w:lang w:val="en-US" w:eastAsia="ja-JP"/>
        </w:rPr>
        <w:t xml:space="preserve">Working assumption </w:t>
      </w:r>
      <w:r w:rsidR="00C22D25">
        <w:rPr>
          <w:rFonts w:eastAsia="MS Mincho"/>
          <w:lang w:val="en-US" w:eastAsia="ja-JP"/>
        </w:rPr>
        <w:t>is that the data, including time index if carried by NR-PBCH</w:t>
      </w:r>
      <w:r w:rsidR="00C22D25">
        <w:rPr>
          <w:rFonts w:eastAsia="MS Mincho" w:hint="eastAsia"/>
          <w:lang w:val="en-US" w:eastAsia="ja-JP"/>
        </w:rPr>
        <w:t xml:space="preserve"> excluding DMRS</w:t>
      </w:r>
      <w:r w:rsidR="00C22D25">
        <w:rPr>
          <w:rFonts w:eastAsia="MS Mincho"/>
          <w:lang w:val="en-US" w:eastAsia="ja-JP"/>
        </w:rPr>
        <w:t xml:space="preserve">, is transmitted explicitly in NR-PBCH payload. It can be revisited </w:t>
      </w:r>
      <w:r w:rsidR="00C22D25" w:rsidRPr="0062350C">
        <w:rPr>
          <w:rFonts w:eastAsia="MS Mincho"/>
          <w:lang w:eastAsia="ja-JP"/>
        </w:rPr>
        <w:t xml:space="preserve">if significant benefit is shown from partial implicit transmission of time index if </w:t>
      </w:r>
      <w:r w:rsidR="00C06E44">
        <w:rPr>
          <w:rFonts w:eastAsia="MS Mincho"/>
          <w:lang w:eastAsia="ja-JP"/>
        </w:rPr>
        <w:t xml:space="preserve">it is </w:t>
      </w:r>
      <w:r w:rsidR="00C22D25" w:rsidRPr="0062350C">
        <w:rPr>
          <w:rFonts w:eastAsia="MS Mincho"/>
          <w:lang w:eastAsia="ja-JP"/>
        </w:rPr>
        <w:t xml:space="preserve">allowed by the polar code design. </w:t>
      </w:r>
    </w:p>
    <w:p w14:paraId="561AE0DF" w14:textId="24CDF502" w:rsidR="00300EF7" w:rsidRPr="00300EF7" w:rsidRDefault="00954437" w:rsidP="002C78DE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CRC </w:t>
      </w:r>
      <w:r w:rsidR="009F2E4B">
        <w:rPr>
          <w:rFonts w:eastAsia="MS Mincho"/>
          <w:lang w:eastAsia="ja-JP"/>
        </w:rPr>
        <w:t>should</w:t>
      </w:r>
      <w:r>
        <w:rPr>
          <w:rFonts w:eastAsia="MS Mincho"/>
          <w:lang w:eastAsia="ja-JP"/>
        </w:rPr>
        <w:t xml:space="preserve"> be 19 bits. </w:t>
      </w:r>
      <w:r w:rsidR="009F2E4B">
        <w:rPr>
          <w:rFonts w:eastAsia="MS Mincho"/>
          <w:lang w:eastAsia="ja-JP"/>
        </w:rPr>
        <w:t>F</w:t>
      </w:r>
      <w:r>
        <w:rPr>
          <w:rFonts w:eastAsia="MS Mincho"/>
          <w:lang w:eastAsia="ja-JP"/>
        </w:rPr>
        <w:t xml:space="preserve">or DL control channel, it was agreed to </w:t>
      </w:r>
      <w:r w:rsidR="009F2E4B">
        <w:rPr>
          <w:rFonts w:eastAsia="MS Mincho"/>
          <w:lang w:eastAsia="ja-JP"/>
        </w:rPr>
        <w:t>have</w:t>
      </w:r>
      <w:r>
        <w:rPr>
          <w:rFonts w:eastAsia="MS Mincho"/>
          <w:lang w:eastAsia="ja-JP"/>
        </w:rPr>
        <w:t xml:space="preserve"> J’ = 3</w:t>
      </w:r>
      <w:r w:rsidR="002C78DE">
        <w:rPr>
          <w:rFonts w:eastAsia="MS Mincho"/>
          <w:lang w:eastAsia="ja-JP"/>
        </w:rPr>
        <w:t xml:space="preserve"> as a working assumption</w:t>
      </w:r>
      <w:r>
        <w:rPr>
          <w:rFonts w:eastAsia="MS Mincho"/>
          <w:lang w:eastAsia="ja-JP"/>
        </w:rPr>
        <w:t xml:space="preserve">. </w:t>
      </w:r>
      <w:r w:rsidR="002C78DE">
        <w:rPr>
          <w:rFonts w:eastAsia="MS Mincho"/>
          <w:lang w:eastAsia="ja-JP"/>
        </w:rPr>
        <w:t>The CRC length is 19 bits</w:t>
      </w:r>
      <w:r w:rsidR="002C78DE" w:rsidRPr="002C78DE">
        <w:rPr>
          <w:rFonts w:eastAsia="MS Mincho"/>
          <w:lang w:eastAsia="ja-JP"/>
        </w:rPr>
        <w:t xml:space="preserve"> </w:t>
      </w:r>
      <w:r w:rsidR="002C78DE">
        <w:rPr>
          <w:rFonts w:eastAsia="MS Mincho"/>
          <w:lang w:eastAsia="ja-JP"/>
        </w:rPr>
        <w:t>according to working assumption. This is to be finalised as part of the design</w:t>
      </w:r>
      <w:r w:rsidR="00F45E29">
        <w:rPr>
          <w:rFonts w:eastAsia="MS Mincho"/>
          <w:lang w:eastAsia="ja-JP"/>
        </w:rPr>
        <w:t xml:space="preserve"> of channel coding</w:t>
      </w:r>
      <w:r w:rsidR="002C78DE">
        <w:rPr>
          <w:rFonts w:eastAsia="MS Mincho"/>
          <w:lang w:eastAsia="ja-JP"/>
        </w:rPr>
        <w:t xml:space="preserve">, taking into account the number of blind decodes or hypotheses to be tested. Longer CRCs will be considered if </w:t>
      </w:r>
      <w:r w:rsidR="00F45E29">
        <w:rPr>
          <w:rFonts w:eastAsia="MS Mincho"/>
          <w:lang w:eastAsia="ja-JP"/>
        </w:rPr>
        <w:t xml:space="preserve">it is </w:t>
      </w:r>
      <w:r w:rsidR="002C78DE">
        <w:rPr>
          <w:rFonts w:eastAsia="MS Mincho"/>
          <w:lang w:eastAsia="ja-JP"/>
        </w:rPr>
        <w:t xml:space="preserve">required to meet the FAR target. </w:t>
      </w:r>
      <w:r>
        <w:rPr>
          <w:rFonts w:eastAsia="MS Mincho"/>
          <w:lang w:eastAsia="ja-JP"/>
        </w:rPr>
        <w:t xml:space="preserve">It was agreed that </w:t>
      </w:r>
      <w:r w:rsidR="00C40263">
        <w:rPr>
          <w:rFonts w:eastAsia="MS Mincho"/>
          <w:lang w:eastAsia="ja-JP"/>
        </w:rPr>
        <w:t>J’’ = 0. This also includes</w:t>
      </w:r>
      <w:r>
        <w:rPr>
          <w:rFonts w:eastAsia="MS Mincho"/>
          <w:lang w:eastAsia="ja-JP"/>
        </w:rPr>
        <w:t xml:space="preserve"> to </w:t>
      </w:r>
      <w:r>
        <w:rPr>
          <w:rFonts w:eastAsia="MS Mincho"/>
          <w:lang w:eastAsia="ja-JP"/>
        </w:rPr>
        <w:lastRenderedPageBreak/>
        <w:t xml:space="preserve">support </w:t>
      </w:r>
      <w:r w:rsidRPr="00442B91">
        <w:rPr>
          <w:rFonts w:eastAsia="MS Mincho"/>
          <w:lang w:eastAsia="ja-JP"/>
        </w:rPr>
        <w:t>early termination</w:t>
      </w:r>
      <w:r w:rsidR="00C40263">
        <w:rPr>
          <w:rFonts w:eastAsia="MS Mincho"/>
          <w:lang w:eastAsia="ja-JP"/>
        </w:rPr>
        <w:t xml:space="preserve"> in th</w:t>
      </w:r>
      <w:r w:rsidR="001E1415">
        <w:rPr>
          <w:rFonts w:eastAsia="MS Mincho"/>
          <w:lang w:eastAsia="ja-JP"/>
        </w:rPr>
        <w:t>e code construction. It was agre</w:t>
      </w:r>
      <w:r w:rsidR="00C40263">
        <w:rPr>
          <w:rFonts w:eastAsia="MS Mincho"/>
          <w:lang w:eastAsia="ja-JP"/>
        </w:rPr>
        <w:t>ed that c</w:t>
      </w:r>
      <w:r>
        <w:rPr>
          <w:rFonts w:eastAsia="MS Mincho"/>
          <w:lang w:eastAsia="ja-JP"/>
        </w:rPr>
        <w:t>onsideration of distribution of bits shall consider complexity versus</w:t>
      </w:r>
      <w:r w:rsidRPr="00442B91">
        <w:rPr>
          <w:rFonts w:eastAsia="MS Mincho"/>
          <w:lang w:eastAsia="ja-JP"/>
        </w:rPr>
        <w:t xml:space="preserve"> benefit </w:t>
      </w:r>
      <w:r>
        <w:rPr>
          <w:rFonts w:eastAsia="MS Mincho"/>
          <w:lang w:eastAsia="ja-JP"/>
        </w:rPr>
        <w:t>and comparison</w:t>
      </w:r>
      <w:r w:rsidRPr="00442B91">
        <w:rPr>
          <w:rFonts w:eastAsia="MS Mincho"/>
          <w:lang w:eastAsia="ja-JP"/>
        </w:rPr>
        <w:t xml:space="preserve"> to </w:t>
      </w:r>
      <w:r>
        <w:rPr>
          <w:rFonts w:eastAsia="MS Mincho"/>
          <w:lang w:eastAsia="ja-JP"/>
        </w:rPr>
        <w:t xml:space="preserve">implementable </w:t>
      </w:r>
      <w:r w:rsidRPr="00442B91">
        <w:rPr>
          <w:rFonts w:eastAsia="MS Mincho"/>
          <w:lang w:eastAsia="ja-JP"/>
        </w:rPr>
        <w:t>purely implementation based methods</w:t>
      </w:r>
      <w:r>
        <w:rPr>
          <w:rFonts w:eastAsia="MS Mincho"/>
          <w:lang w:eastAsia="ja-JP"/>
        </w:rPr>
        <w:t xml:space="preserve"> for early termination</w:t>
      </w:r>
      <w:r w:rsidR="00C40263">
        <w:rPr>
          <w:rFonts w:eastAsia="MS Mincho"/>
          <w:lang w:eastAsia="ja-JP"/>
        </w:rPr>
        <w:t>.</w:t>
      </w:r>
    </w:p>
    <w:p w14:paraId="2CEEF798" w14:textId="51D99F10" w:rsidR="00300EF7" w:rsidRPr="00C4776A" w:rsidRDefault="00BD7CBA" w:rsidP="00300EF7">
      <w:pPr>
        <w:rPr>
          <w:rFonts w:eastAsia="MS Mincho"/>
          <w:szCs w:val="22"/>
          <w:lang w:eastAsia="ja-JP"/>
        </w:rPr>
      </w:pPr>
      <w:r w:rsidRPr="00BD7CBA">
        <w:rPr>
          <w:rFonts w:eastAsia="MS Mincho"/>
          <w:b/>
          <w:szCs w:val="22"/>
          <w:lang w:eastAsia="ja-JP"/>
        </w:rPr>
        <w:t>Reserved bits</w:t>
      </w:r>
      <w:r w:rsidR="00120ABF">
        <w:rPr>
          <w:rFonts w:eastAsia="MS Mincho"/>
          <w:b/>
          <w:szCs w:val="22"/>
          <w:lang w:eastAsia="ja-JP"/>
        </w:rPr>
        <w:t xml:space="preserve"> (10 bits)</w:t>
      </w:r>
      <w:r w:rsidRPr="00BD7CBA">
        <w:rPr>
          <w:rFonts w:eastAsia="MS Mincho"/>
          <w:b/>
          <w:szCs w:val="22"/>
          <w:lang w:eastAsia="ja-JP"/>
        </w:rPr>
        <w:t>:</w:t>
      </w:r>
      <w:r>
        <w:rPr>
          <w:rFonts w:eastAsia="MS Mincho"/>
          <w:szCs w:val="22"/>
          <w:lang w:eastAsia="ja-JP"/>
        </w:rPr>
        <w:t xml:space="preserve"> </w:t>
      </w:r>
      <w:r w:rsidR="00300EF7" w:rsidRPr="00C4776A">
        <w:rPr>
          <w:rFonts w:eastAsia="MS Mincho"/>
          <w:szCs w:val="22"/>
          <w:lang w:eastAsia="ja-JP"/>
        </w:rPr>
        <w:t>Bits reserved for future use should be at least 10 bits for forward compatibility</w:t>
      </w:r>
      <w:r w:rsidR="00C4776A" w:rsidRPr="00C4776A">
        <w:rPr>
          <w:rFonts w:eastAsiaTheme="minorEastAsia"/>
          <w:noProof/>
          <w:szCs w:val="22"/>
          <w:lang w:eastAsia="en-GB"/>
        </w:rPr>
        <w:t xml:space="preserve"> and future extension</w:t>
      </w:r>
      <w:r w:rsidR="00300EF7" w:rsidRPr="00C4776A">
        <w:rPr>
          <w:rFonts w:eastAsia="MS Mincho"/>
          <w:szCs w:val="22"/>
          <w:lang w:eastAsia="ja-JP"/>
        </w:rPr>
        <w:t>, similar to LTE.</w:t>
      </w:r>
    </w:p>
    <w:p w14:paraId="548F2AA6" w14:textId="2EABB0E6" w:rsidR="0069395E" w:rsidRPr="00316E78" w:rsidRDefault="0069395E" w:rsidP="0069395E">
      <w:r w:rsidRPr="00316E78">
        <w:t>Additionally, whether the following L1 related information needs to be included</w:t>
      </w:r>
      <w:r w:rsidR="001E1415">
        <w:t xml:space="preserve"> may also be considered</w:t>
      </w:r>
      <w:r w:rsidRPr="00316E78">
        <w:t xml:space="preserve">: </w:t>
      </w:r>
    </w:p>
    <w:p w14:paraId="1363F807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regarding bandwidth part: [x] bits</w:t>
      </w:r>
    </w:p>
    <w:p w14:paraId="7D2ED039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for quick identification that there is no corresponding RMSI to the PBCH: [0-1] bits</w:t>
      </w:r>
    </w:p>
    <w:p w14:paraId="07F716F1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SS burst set periodicity: [0-3] bits</w:t>
      </w:r>
    </w:p>
    <w:p w14:paraId="2D37D552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on actual transmitted SS block(s): [0-x] bits</w:t>
      </w:r>
    </w:p>
    <w:p w14:paraId="51FF865A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on tracking RS: [x] bits</w:t>
      </w:r>
    </w:p>
    <w:p w14:paraId="52D2032F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Timing information within radio frame: [0 - 7] bits</w:t>
      </w:r>
    </w:p>
    <w:p w14:paraId="6F6EEFFB" w14:textId="77777777" w:rsidR="000C538F" w:rsidRDefault="000C538F" w:rsidP="00D97817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573C8993" w14:textId="1B9D5528" w:rsidR="00D97817" w:rsidRDefault="00BD7CBA" w:rsidP="001E1415">
      <w:pPr>
        <w:rPr>
          <w:rFonts w:eastAsia="MS Mincho"/>
          <w:lang w:val="en-US" w:eastAsia="ja-JP"/>
        </w:rPr>
      </w:pPr>
      <w:r w:rsidRPr="00BD7CBA">
        <w:rPr>
          <w:rFonts w:eastAsia="MS Mincho"/>
          <w:b/>
          <w:lang w:val="en-US" w:eastAsia="ja-JP"/>
        </w:rPr>
        <w:t>Timing information</w:t>
      </w:r>
      <w:r w:rsidR="00120ABF">
        <w:rPr>
          <w:rFonts w:eastAsia="MS Mincho"/>
          <w:b/>
          <w:lang w:val="en-US" w:eastAsia="ja-JP"/>
        </w:rPr>
        <w:t xml:space="preserve"> (4 bits)</w:t>
      </w:r>
      <w:r w:rsidRPr="00BD7CBA">
        <w:rPr>
          <w:rFonts w:eastAsia="MS Mincho"/>
          <w:b/>
          <w:lang w:val="en-US" w:eastAsia="ja-JP"/>
        </w:rPr>
        <w:t>:</w:t>
      </w:r>
      <w:r>
        <w:rPr>
          <w:rFonts w:eastAsia="MS Mincho"/>
          <w:lang w:val="en-US" w:eastAsia="ja-JP"/>
        </w:rPr>
        <w:t xml:space="preserve"> </w:t>
      </w:r>
      <w:r w:rsidR="00D97817" w:rsidRPr="00316E78">
        <w:rPr>
          <w:rFonts w:eastAsia="MS Mincho"/>
          <w:lang w:val="en-US" w:eastAsia="ja-JP"/>
        </w:rPr>
        <w:t>Timing information within radio frame is required. Timing information within radio frame may include SS block time index and half radio frame timing. SS block time index require</w:t>
      </w:r>
      <w:r w:rsidR="004C500D">
        <w:rPr>
          <w:rFonts w:eastAsia="MS Mincho"/>
          <w:lang w:val="en-US" w:eastAsia="ja-JP"/>
        </w:rPr>
        <w:t>s</w:t>
      </w:r>
      <w:r w:rsidR="00D97817" w:rsidRPr="00316E78">
        <w:rPr>
          <w:rFonts w:eastAsia="MS Mincho"/>
          <w:lang w:val="en-US" w:eastAsia="ja-JP"/>
        </w:rPr>
        <w:t xml:space="preserve"> </w:t>
      </w:r>
      <w:r w:rsidR="00F45E29">
        <w:rPr>
          <w:rFonts w:eastAsia="MS Mincho"/>
          <w:lang w:val="en-US" w:eastAsia="ja-JP"/>
        </w:rPr>
        <w:t>6</w:t>
      </w:r>
      <w:r w:rsidR="00D97817" w:rsidRPr="00316E78">
        <w:rPr>
          <w:rFonts w:eastAsia="MS Mincho"/>
          <w:lang w:val="en-US" w:eastAsia="ja-JP"/>
        </w:rPr>
        <w:t xml:space="preserve"> bits. If </w:t>
      </w:r>
      <w:r w:rsidR="00F45E29">
        <w:rPr>
          <w:rFonts w:eastAsia="MS Mincho"/>
          <w:lang w:val="en-US" w:eastAsia="ja-JP"/>
        </w:rPr>
        <w:t xml:space="preserve">DMRS-based </w:t>
      </w:r>
      <w:r w:rsidR="00D97817" w:rsidRPr="00316E78">
        <w:rPr>
          <w:rFonts w:eastAsia="MS Mincho"/>
          <w:lang w:val="en-US" w:eastAsia="ja-JP"/>
        </w:rPr>
        <w:t>implicit indication is used</w:t>
      </w:r>
      <w:r w:rsidR="004C500D">
        <w:rPr>
          <w:rFonts w:eastAsia="MS Mincho"/>
          <w:lang w:val="en-US" w:eastAsia="ja-JP"/>
        </w:rPr>
        <w:t xml:space="preserve"> to carry 3 bits</w:t>
      </w:r>
      <w:r w:rsidR="00D97817" w:rsidRPr="00316E78">
        <w:rPr>
          <w:rFonts w:eastAsia="MS Mincho"/>
          <w:lang w:val="en-US" w:eastAsia="ja-JP"/>
        </w:rPr>
        <w:t xml:space="preserve">, </w:t>
      </w:r>
      <w:r w:rsidR="004C500D">
        <w:rPr>
          <w:rFonts w:eastAsia="MS Mincho"/>
          <w:lang w:val="en-US" w:eastAsia="ja-JP"/>
        </w:rPr>
        <w:t>the remaining 3 bits are</w:t>
      </w:r>
      <w:r w:rsidR="00D97817" w:rsidRPr="00316E78">
        <w:rPr>
          <w:rFonts w:eastAsia="MS Mincho"/>
          <w:lang w:val="en-US" w:eastAsia="ja-JP"/>
        </w:rPr>
        <w:t xml:space="preserve"> carried in NR-MIB. </w:t>
      </w:r>
      <w:r w:rsidR="00D97817">
        <w:rPr>
          <w:rFonts w:eastAsia="MS Mincho"/>
          <w:lang w:val="en-US" w:eastAsia="ja-JP"/>
        </w:rPr>
        <w:t xml:space="preserve">In addition, </w:t>
      </w:r>
      <w:r w:rsidR="00D97817" w:rsidRPr="004C2323">
        <w:rPr>
          <w:rFonts w:eastAsia="MS Mincho"/>
          <w:lang w:val="en-US" w:eastAsia="ja-JP"/>
        </w:rPr>
        <w:t>half radio frame timing</w:t>
      </w:r>
      <w:r w:rsidR="00D97817">
        <w:rPr>
          <w:rFonts w:eastAsia="MS Mincho"/>
          <w:lang w:val="en-US" w:eastAsia="ja-JP"/>
        </w:rPr>
        <w:t xml:space="preserve"> may be needed if SS block is allowed in on</w:t>
      </w:r>
      <w:r w:rsidR="001E1415">
        <w:rPr>
          <w:rFonts w:eastAsia="MS Mincho"/>
          <w:lang w:val="en-US" w:eastAsia="ja-JP"/>
        </w:rPr>
        <w:t>e of the two half radio frame. One</w:t>
      </w:r>
      <w:r w:rsidR="00D97817" w:rsidRPr="004C2323">
        <w:rPr>
          <w:rFonts w:eastAsia="MS Mincho"/>
          <w:lang w:val="en-US" w:eastAsia="ja-JP"/>
        </w:rPr>
        <w:t xml:space="preserve"> bit</w:t>
      </w:r>
      <w:r w:rsidR="00D97817">
        <w:rPr>
          <w:rFonts w:eastAsia="MS Mincho"/>
          <w:lang w:val="en-US" w:eastAsia="ja-JP"/>
        </w:rPr>
        <w:t xml:space="preserve"> is sufficient for </w:t>
      </w:r>
      <w:r w:rsidR="00D97817" w:rsidRPr="004C2323">
        <w:rPr>
          <w:rFonts w:eastAsia="MS Mincho"/>
          <w:lang w:val="en-US" w:eastAsia="ja-JP"/>
        </w:rPr>
        <w:t>half radio frame timing</w:t>
      </w:r>
      <w:r w:rsidR="00D97817">
        <w:rPr>
          <w:rFonts w:eastAsia="MS Mincho"/>
          <w:lang w:val="en-US" w:eastAsia="ja-JP"/>
        </w:rPr>
        <w:t>.</w:t>
      </w:r>
    </w:p>
    <w:p w14:paraId="2E65DB75" w14:textId="4940DC35" w:rsidR="00120ABF" w:rsidRPr="00316E78" w:rsidRDefault="00790046" w:rsidP="001E1415">
      <w:r w:rsidRPr="00790046">
        <w:rPr>
          <w:rFonts w:eastAsia="MS Mincho"/>
          <w:b/>
          <w:lang w:val="en-US" w:eastAsia="ja-JP"/>
        </w:rPr>
        <w:t>Actual transmitted SS blocks</w:t>
      </w:r>
      <w:r w:rsidR="00120ABF">
        <w:rPr>
          <w:rFonts w:eastAsia="MS Mincho"/>
          <w:b/>
          <w:lang w:val="en-US" w:eastAsia="ja-JP"/>
        </w:rPr>
        <w:t xml:space="preserve"> (0 </w:t>
      </w:r>
      <w:r w:rsidR="0090356F">
        <w:rPr>
          <w:rFonts w:eastAsia="MS Mincho"/>
          <w:b/>
          <w:lang w:val="en-US" w:eastAsia="ja-JP"/>
        </w:rPr>
        <w:t xml:space="preserve">– x </w:t>
      </w:r>
      <w:r w:rsidR="00120ABF">
        <w:rPr>
          <w:rFonts w:eastAsia="MS Mincho"/>
          <w:b/>
          <w:lang w:val="en-US" w:eastAsia="ja-JP"/>
        </w:rPr>
        <w:t>bit)</w:t>
      </w:r>
      <w:r w:rsidRPr="00790046">
        <w:rPr>
          <w:rFonts w:eastAsia="MS Mincho"/>
          <w:b/>
          <w:lang w:val="en-US" w:eastAsia="ja-JP"/>
        </w:rPr>
        <w:t>:</w:t>
      </w:r>
      <w:r>
        <w:rPr>
          <w:rFonts w:eastAsia="MS Mincho"/>
          <w:lang w:val="en-US" w:eastAsia="ja-JP"/>
        </w:rPr>
        <w:t xml:space="preserve"> </w:t>
      </w:r>
      <w:r w:rsidR="00316E78" w:rsidRPr="001E1415">
        <w:rPr>
          <w:rFonts w:eastAsia="MS Mincho"/>
          <w:lang w:val="en-US" w:eastAsia="ja-JP"/>
        </w:rPr>
        <w:t>Information reg</w:t>
      </w:r>
      <w:r w:rsidR="00C22D25" w:rsidRPr="001E1415">
        <w:rPr>
          <w:rFonts w:eastAsia="MS Mincho"/>
          <w:lang w:val="en-US" w:eastAsia="ja-JP"/>
        </w:rPr>
        <w:t xml:space="preserve">arding the following may also be considered: </w:t>
      </w:r>
      <w:r w:rsidR="001E1415" w:rsidRPr="001E1415">
        <w:rPr>
          <w:rFonts w:eastAsia="MS Mincho"/>
          <w:lang w:val="en-US" w:eastAsia="ja-JP"/>
        </w:rPr>
        <w:t>S</w:t>
      </w:r>
      <w:r w:rsidR="00316E78" w:rsidRPr="001E1415">
        <w:rPr>
          <w:rFonts w:eastAsia="MS Mincho"/>
          <w:lang w:val="en-US" w:eastAsia="ja-JP"/>
        </w:rPr>
        <w:t>S bu</w:t>
      </w:r>
      <w:r w:rsidR="00C22D25" w:rsidRPr="001E1415">
        <w:rPr>
          <w:rFonts w:eastAsia="MS Mincho"/>
          <w:lang w:val="en-US" w:eastAsia="ja-JP"/>
        </w:rPr>
        <w:t>rst set periodicity, i</w:t>
      </w:r>
      <w:r w:rsidR="00316E78" w:rsidRPr="001E1415">
        <w:rPr>
          <w:rFonts w:eastAsia="MS Mincho"/>
          <w:lang w:val="en-US" w:eastAsia="ja-JP"/>
        </w:rPr>
        <w:t>nformation on actual tran</w:t>
      </w:r>
      <w:r w:rsidR="00C22D25" w:rsidRPr="001E1415">
        <w:rPr>
          <w:rFonts w:eastAsia="MS Mincho"/>
          <w:lang w:val="en-US" w:eastAsia="ja-JP"/>
        </w:rPr>
        <w:t>smitted SS block(s) and i</w:t>
      </w:r>
      <w:r w:rsidR="00316E78" w:rsidRPr="001E1415">
        <w:rPr>
          <w:rFonts w:eastAsia="MS Mincho"/>
          <w:lang w:val="en-US" w:eastAsia="ja-JP"/>
        </w:rPr>
        <w:t>nfo</w:t>
      </w:r>
      <w:r w:rsidR="00C22D25" w:rsidRPr="001E1415">
        <w:rPr>
          <w:rFonts w:eastAsia="MS Mincho"/>
          <w:lang w:val="en-US" w:eastAsia="ja-JP"/>
        </w:rPr>
        <w:t>rmation on tracking RS</w:t>
      </w:r>
      <w:r w:rsidR="00316E78" w:rsidRPr="001E1415">
        <w:rPr>
          <w:rFonts w:eastAsia="MS Mincho"/>
          <w:lang w:val="en-US" w:eastAsia="ja-JP"/>
        </w:rPr>
        <w:t>.</w:t>
      </w:r>
      <w:r w:rsidR="00C22D25" w:rsidRPr="001E1415">
        <w:rPr>
          <w:rFonts w:eastAsia="MS Mincho"/>
          <w:lang w:val="en-US" w:eastAsia="ja-JP"/>
        </w:rPr>
        <w:t xml:space="preserve"> SS burst set </w:t>
      </w:r>
      <w:r w:rsidR="00C22D25" w:rsidRPr="00790046">
        <w:rPr>
          <w:rFonts w:eastAsia="MS Mincho"/>
          <w:szCs w:val="22"/>
          <w:lang w:val="en-US" w:eastAsia="ja-JP"/>
        </w:rPr>
        <w:t xml:space="preserve">periodicity may be 0 - 3 bits. </w:t>
      </w:r>
      <w:r w:rsidR="00B96D35" w:rsidRPr="00790046">
        <w:rPr>
          <w:rFonts w:eastAsia="MS Mincho"/>
          <w:szCs w:val="22"/>
          <w:lang w:val="en-US" w:eastAsia="ja-JP"/>
        </w:rPr>
        <w:t>Bits for i</w:t>
      </w:r>
      <w:r w:rsidR="00C22D25" w:rsidRPr="00790046">
        <w:rPr>
          <w:rFonts w:eastAsia="MS Mincho"/>
          <w:szCs w:val="22"/>
          <w:lang w:val="en-US" w:eastAsia="ja-JP"/>
        </w:rPr>
        <w:t>nformation</w:t>
      </w:r>
      <w:r w:rsidR="00C22D25" w:rsidRPr="00790046">
        <w:rPr>
          <w:szCs w:val="22"/>
        </w:rPr>
        <w:t xml:space="preserve"> on actual</w:t>
      </w:r>
      <w:r w:rsidR="00B96D35" w:rsidRPr="00790046">
        <w:rPr>
          <w:szCs w:val="22"/>
        </w:rPr>
        <w:t xml:space="preserve"> transmitted SS block(s) depends on maximum number of SS blocks and the corresponding indication scheme</w:t>
      </w:r>
      <w:r w:rsidR="00C22D25" w:rsidRPr="00790046">
        <w:rPr>
          <w:szCs w:val="22"/>
        </w:rPr>
        <w:t>.</w:t>
      </w:r>
      <w:r w:rsidRPr="00790046">
        <w:rPr>
          <w:szCs w:val="22"/>
          <w:lang w:eastAsia="ja-JP"/>
        </w:rPr>
        <w:t xml:space="preserve"> Information on actual transmitted SS block(s) can be transmitted in RMSI.</w:t>
      </w:r>
      <w:r w:rsidR="00C22D25" w:rsidRPr="00316E78">
        <w:t xml:space="preserve"> </w:t>
      </w:r>
    </w:p>
    <w:p w14:paraId="755FB6A0" w14:textId="693A56D3" w:rsidR="0069395E" w:rsidRPr="00316E78" w:rsidRDefault="00B96D35" w:rsidP="0069395E">
      <w:r>
        <w:t xml:space="preserve">Furthermore, </w:t>
      </w:r>
      <w:r w:rsidR="00C22D25">
        <w:t>RAN2 may be</w:t>
      </w:r>
      <w:r w:rsidR="0069395E" w:rsidRPr="00316E78">
        <w:t xml:space="preserve"> considering </w:t>
      </w:r>
      <w:r w:rsidR="0069395E" w:rsidRPr="00316E78">
        <w:rPr>
          <w:rFonts w:eastAsia="MS Mincho"/>
          <w:lang w:eastAsia="ja-JP"/>
        </w:rPr>
        <w:t xml:space="preserve">the necessity of </w:t>
      </w:r>
      <w:r w:rsidR="0069395E" w:rsidRPr="00316E78">
        <w:t xml:space="preserve">including the following </w:t>
      </w:r>
      <w:r w:rsidR="0069395E" w:rsidRPr="00316E78">
        <w:rPr>
          <w:rFonts w:eastAsia="MS Mincho"/>
          <w:lang w:eastAsia="ja-JP"/>
        </w:rPr>
        <w:t xml:space="preserve">higher layer </w:t>
      </w:r>
      <w:r w:rsidR="0069395E" w:rsidRPr="00316E78">
        <w:t>information in the NR-PBCH</w:t>
      </w:r>
    </w:p>
    <w:p w14:paraId="73EDFCE7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Hyper-SFN</w:t>
      </w:r>
    </w:p>
    <w:p w14:paraId="0C0C0F99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for quick identification that UE cannot camp on the cell</w:t>
      </w:r>
    </w:p>
    <w:p w14:paraId="45BF26CA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Area ID</w:t>
      </w:r>
    </w:p>
    <w:p w14:paraId="4D80D7E1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Value tag</w:t>
      </w:r>
    </w:p>
    <w:p w14:paraId="2FE34DF4" w14:textId="1881FAD7" w:rsidR="006C21AF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Cell ID extension</w:t>
      </w:r>
    </w:p>
    <w:p w14:paraId="7C2B74B5" w14:textId="73770B78" w:rsidR="0069395E" w:rsidRDefault="00B96D35" w:rsidP="0069395E">
      <w:r>
        <w:t>If required</w:t>
      </w:r>
      <w:r w:rsidR="00C22D25">
        <w:t>, additional bits should also be included in payload of NR-PBCH.</w:t>
      </w:r>
    </w:p>
    <w:p w14:paraId="3BCCE102" w14:textId="6D34F1B6" w:rsidR="00C22D25" w:rsidRPr="00D470D1" w:rsidRDefault="00D470D1" w:rsidP="0069395E">
      <w:pPr>
        <w:rPr>
          <w:lang w:eastAsia="sv-SE"/>
        </w:rPr>
      </w:pPr>
      <w:r>
        <w:rPr>
          <w:lang w:eastAsia="sv-SE"/>
        </w:rPr>
        <w:t xml:space="preserve">Additional </w:t>
      </w:r>
      <w:r w:rsidR="0090356F">
        <w:rPr>
          <w:lang w:eastAsia="sv-SE"/>
        </w:rPr>
        <w:t xml:space="preserve">contents or additional </w:t>
      </w:r>
      <w:r>
        <w:rPr>
          <w:lang w:eastAsia="sv-SE"/>
        </w:rPr>
        <w:t xml:space="preserve">bits for </w:t>
      </w:r>
      <w:r w:rsidRPr="00D470D1">
        <w:rPr>
          <w:lang w:eastAsia="sv-SE"/>
        </w:rPr>
        <w:t xml:space="preserve">NR-PBCH contents </w:t>
      </w:r>
      <w:r>
        <w:rPr>
          <w:lang w:eastAsia="sv-SE"/>
        </w:rPr>
        <w:t>may increase</w:t>
      </w:r>
      <w:r w:rsidRPr="00D470D1">
        <w:rPr>
          <w:lang w:eastAsia="sv-SE"/>
        </w:rPr>
        <w:t xml:space="preserve"> payload </w:t>
      </w:r>
      <w:r>
        <w:rPr>
          <w:lang w:eastAsia="sv-SE"/>
        </w:rPr>
        <w:t>size which may result in performance degradation</w:t>
      </w:r>
      <w:r w:rsidR="0090356F">
        <w:rPr>
          <w:lang w:eastAsia="sv-SE"/>
        </w:rPr>
        <w:t xml:space="preserve"> and coverage issue</w:t>
      </w:r>
      <w:r>
        <w:rPr>
          <w:lang w:eastAsia="sv-SE"/>
        </w:rPr>
        <w:t xml:space="preserve">. </w:t>
      </w:r>
      <w:proofErr w:type="gramStart"/>
      <w:r>
        <w:rPr>
          <w:lang w:eastAsia="sv-SE"/>
        </w:rPr>
        <w:t>Therefore</w:t>
      </w:r>
      <w:proofErr w:type="gramEnd"/>
      <w:r>
        <w:rPr>
          <w:lang w:eastAsia="sv-SE"/>
        </w:rPr>
        <w:t xml:space="preserve"> NR-PBCH contents and payload size </w:t>
      </w:r>
      <w:r w:rsidRPr="00D470D1">
        <w:rPr>
          <w:lang w:eastAsia="sv-SE"/>
        </w:rPr>
        <w:t>should be considered jointly</w:t>
      </w:r>
      <w:r>
        <w:rPr>
          <w:lang w:eastAsia="sv-SE"/>
        </w:rPr>
        <w:t>.</w:t>
      </w:r>
    </w:p>
    <w:p w14:paraId="05C56602" w14:textId="77777777" w:rsidR="00D470D1" w:rsidRDefault="00D470D1" w:rsidP="0069395E"/>
    <w:p w14:paraId="55DAE5B7" w14:textId="77777777" w:rsidR="003C10C3" w:rsidRDefault="003C10C3" w:rsidP="003C10C3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1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NR-PBCH contents and payload should be considered jointly.</w:t>
      </w:r>
    </w:p>
    <w:p w14:paraId="13E18B3A" w14:textId="77777777" w:rsidR="003C10C3" w:rsidRDefault="003C10C3" w:rsidP="0069395E"/>
    <w:p w14:paraId="152DC749" w14:textId="18E89EC7" w:rsidR="0069395E" w:rsidRPr="003C10C3" w:rsidRDefault="009F2E4B" w:rsidP="0069395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NR-PBCH Payload </w:t>
      </w:r>
    </w:p>
    <w:p w14:paraId="43E2CDE3" w14:textId="02547F0B" w:rsidR="003C36EA" w:rsidRDefault="00D622A3" w:rsidP="00B673BA">
      <w:pPr>
        <w:rPr>
          <w:lang w:eastAsia="sv-SE"/>
        </w:rPr>
      </w:pPr>
      <w:r>
        <w:rPr>
          <w:lang w:eastAsia="sv-SE"/>
        </w:rPr>
        <w:t>The simulation results for NR-PBCH demodulation performance are shown in</w:t>
      </w:r>
      <w:r w:rsidR="00E1022D">
        <w:rPr>
          <w:lang w:eastAsia="sv-SE"/>
        </w:rPr>
        <w:t xml:space="preserve"> </w:t>
      </w:r>
      <w:r w:rsidR="00E1022D">
        <w:rPr>
          <w:lang w:eastAsia="sv-SE"/>
        </w:rPr>
        <w:fldChar w:fldCharType="begin"/>
      </w:r>
      <w:r w:rsidR="00E1022D">
        <w:rPr>
          <w:lang w:eastAsia="sv-SE"/>
        </w:rPr>
        <w:instrText xml:space="preserve"> REF _Ref485394895 \h </w:instrText>
      </w:r>
      <w:r w:rsidR="00E1022D">
        <w:rPr>
          <w:lang w:eastAsia="sv-SE"/>
        </w:rPr>
      </w:r>
      <w:r w:rsidR="00E1022D">
        <w:rPr>
          <w:lang w:eastAsia="sv-SE"/>
        </w:rPr>
        <w:fldChar w:fldCharType="separate"/>
      </w:r>
      <w:r w:rsidR="00835478" w:rsidRPr="00F53EF7">
        <w:t xml:space="preserve">Figure </w:t>
      </w:r>
      <w:r w:rsidR="00835478">
        <w:rPr>
          <w:noProof/>
        </w:rPr>
        <w:t>1</w:t>
      </w:r>
      <w:r w:rsidR="00E1022D">
        <w:rPr>
          <w:lang w:eastAsia="sv-SE"/>
        </w:rPr>
        <w:fldChar w:fldCharType="end"/>
      </w:r>
      <w:r>
        <w:rPr>
          <w:lang w:eastAsia="sv-SE"/>
        </w:rPr>
        <w:t>.</w:t>
      </w:r>
      <w:r w:rsidR="009F2E4B">
        <w:rPr>
          <w:lang w:eastAsia="sv-SE"/>
        </w:rPr>
        <w:t xml:space="preserve"> It was agreed that DMR</w:t>
      </w:r>
      <w:r w:rsidR="0090356F">
        <w:rPr>
          <w:lang w:eastAsia="sv-SE"/>
        </w:rPr>
        <w:t>S density across NR-PBCH is 3 RE</w:t>
      </w:r>
      <w:r w:rsidR="009F2E4B">
        <w:rPr>
          <w:lang w:eastAsia="sv-SE"/>
        </w:rPr>
        <w:t xml:space="preserve">s per PRB per symbol, i.e., DMRS density 1/4. </w:t>
      </w:r>
      <w:r w:rsidR="00EA13D7">
        <w:rPr>
          <w:lang w:eastAsia="sv-SE"/>
        </w:rPr>
        <w:fldChar w:fldCharType="begin"/>
      </w:r>
      <w:r w:rsidR="00EA13D7">
        <w:rPr>
          <w:lang w:eastAsia="sv-SE"/>
        </w:rPr>
        <w:instrText xml:space="preserve"> REF _Ref485394895 \h </w:instrText>
      </w:r>
      <w:r w:rsidR="00EA13D7">
        <w:rPr>
          <w:lang w:eastAsia="sv-SE"/>
        </w:rPr>
      </w:r>
      <w:r w:rsidR="00EA13D7">
        <w:rPr>
          <w:lang w:eastAsia="sv-SE"/>
        </w:rPr>
        <w:fldChar w:fldCharType="separate"/>
      </w:r>
      <w:r w:rsidR="00835478" w:rsidRPr="00F53EF7">
        <w:t xml:space="preserve">Figure </w:t>
      </w:r>
      <w:r w:rsidR="00835478">
        <w:rPr>
          <w:noProof/>
        </w:rPr>
        <w:t>1</w:t>
      </w:r>
      <w:r w:rsidR="00EA13D7">
        <w:rPr>
          <w:lang w:eastAsia="sv-SE"/>
        </w:rPr>
        <w:fldChar w:fldCharType="end"/>
      </w:r>
      <w:r w:rsidR="00EA13D7">
        <w:rPr>
          <w:lang w:eastAsia="sv-SE"/>
        </w:rPr>
        <w:t xml:space="preserve"> shows the NR-PBCH demodulation performance for different payload size for DMRS density 1/4. </w:t>
      </w:r>
      <w:r>
        <w:rPr>
          <w:lang w:eastAsia="sv-SE"/>
        </w:rPr>
        <w:t>The Polar coding is assumed</w:t>
      </w:r>
      <w:r w:rsidR="00E945BA">
        <w:rPr>
          <w:lang w:eastAsia="sv-SE"/>
        </w:rPr>
        <w:t xml:space="preserve"> as channel coding scheme for NR-PBCH</w:t>
      </w:r>
      <w:r>
        <w:rPr>
          <w:lang w:eastAsia="sv-SE"/>
        </w:rPr>
        <w:t xml:space="preserve">. BLER performance vs SNR is shown for different </w:t>
      </w:r>
      <w:r w:rsidR="00EA13D7">
        <w:rPr>
          <w:lang w:eastAsia="sv-SE"/>
        </w:rPr>
        <w:t xml:space="preserve">TBS corresponding to different </w:t>
      </w:r>
      <w:r>
        <w:rPr>
          <w:lang w:eastAsia="sv-SE"/>
        </w:rPr>
        <w:t>payload size</w:t>
      </w:r>
      <w:r w:rsidR="00455E4F">
        <w:rPr>
          <w:lang w:eastAsia="sv-SE"/>
        </w:rPr>
        <w:t>s</w:t>
      </w:r>
      <w:r>
        <w:rPr>
          <w:lang w:eastAsia="sv-SE"/>
        </w:rPr>
        <w:t xml:space="preserve"> </w:t>
      </w:r>
      <w:r w:rsidR="00EA13D7">
        <w:rPr>
          <w:lang w:eastAsia="sv-SE"/>
        </w:rPr>
        <w:t xml:space="preserve">(TBS + CRC) </w:t>
      </w:r>
      <w:r w:rsidR="00F60A37">
        <w:rPr>
          <w:lang w:eastAsia="sv-SE"/>
        </w:rPr>
        <w:t>for NR-PBCH</w:t>
      </w:r>
      <w:r>
        <w:rPr>
          <w:lang w:eastAsia="sv-SE"/>
        </w:rPr>
        <w:t xml:space="preserve">. 24 PRBs and 288 subcarriers are assumed. NR-PBCH </w:t>
      </w:r>
      <w:r w:rsidR="009F2E4B">
        <w:rPr>
          <w:lang w:eastAsia="sv-SE"/>
        </w:rPr>
        <w:t>is assumed to occupy</w:t>
      </w:r>
      <w:r>
        <w:rPr>
          <w:lang w:eastAsia="sv-SE"/>
        </w:rPr>
        <w:t xml:space="preserve"> 2 OFDM symbols.</w:t>
      </w:r>
      <w:r w:rsidR="00F60A37">
        <w:rPr>
          <w:lang w:eastAsia="sv-SE"/>
        </w:rPr>
        <w:t xml:space="preserve"> NR-PBCH payload size including CR</w:t>
      </w:r>
      <w:r w:rsidR="00EA13D7">
        <w:rPr>
          <w:lang w:eastAsia="sv-SE"/>
        </w:rPr>
        <w:t>C bits ranges from 48 bits to 72</w:t>
      </w:r>
      <w:r w:rsidR="00F60A37">
        <w:rPr>
          <w:lang w:eastAsia="sv-SE"/>
        </w:rPr>
        <w:t xml:space="preserve"> bits in the simulations.</w:t>
      </w:r>
      <w:r w:rsidR="0090356F">
        <w:rPr>
          <w:lang w:eastAsia="sv-SE"/>
        </w:rPr>
        <w:t xml:space="preserve"> It was observed that payload size 64 for NR-PBCH is close to meeting the performance requirement of BLER 0.01 at SNR -6dB.</w:t>
      </w:r>
      <w:r>
        <w:rPr>
          <w:lang w:eastAsia="sv-SE"/>
        </w:rPr>
        <w:t xml:space="preserve"> </w:t>
      </w:r>
    </w:p>
    <w:p w14:paraId="1A28C727" w14:textId="1A29B305" w:rsidR="00846501" w:rsidRDefault="00846501" w:rsidP="00B673BA">
      <w:pPr>
        <w:rPr>
          <w:lang w:eastAsia="sv-SE"/>
        </w:rPr>
      </w:pPr>
    </w:p>
    <w:p w14:paraId="4CC58588" w14:textId="6DCA764C" w:rsidR="00846501" w:rsidRDefault="00846501" w:rsidP="00846501">
      <w:pPr>
        <w:jc w:val="center"/>
        <w:rPr>
          <w:lang w:eastAsia="sv-SE"/>
        </w:rPr>
      </w:pPr>
    </w:p>
    <w:p w14:paraId="6B4A4DA3" w14:textId="77777777" w:rsidR="00846501" w:rsidRDefault="00846501" w:rsidP="00B673BA">
      <w:pPr>
        <w:rPr>
          <w:lang w:eastAsia="sv-SE"/>
        </w:rPr>
      </w:pPr>
    </w:p>
    <w:p w14:paraId="78B48011" w14:textId="5A333638" w:rsidR="00AF53AF" w:rsidRDefault="00AF53AF" w:rsidP="00A11C80">
      <w:pPr>
        <w:jc w:val="center"/>
        <w:rPr>
          <w:lang w:val="en-US"/>
        </w:rPr>
      </w:pPr>
    </w:p>
    <w:p w14:paraId="79B3DB21" w14:textId="25B9A79A" w:rsidR="00846501" w:rsidRDefault="004E0917" w:rsidP="00A11C80">
      <w:pPr>
        <w:jc w:val="center"/>
        <w:rPr>
          <w:lang w:val="en-US"/>
        </w:rPr>
      </w:pPr>
      <w:r w:rsidRPr="004E0917">
        <w:rPr>
          <w:noProof/>
          <w:lang w:val="en-US" w:eastAsia="en-US"/>
        </w:rPr>
        <w:drawing>
          <wp:inline distT="0" distB="0" distL="0" distR="0" wp14:anchorId="7E4FD1B8" wp14:editId="2EEFDF2F">
            <wp:extent cx="4594225" cy="3445669"/>
            <wp:effectExtent l="0" t="0" r="0" b="2540"/>
            <wp:docPr id="2" name="Picture 2" descr="C:\Users\panjl\AppData\Local\Microsoft\Windows\INetCache\Content.Outlook\AGSHX9P6\Alt2_Compare_TBS_dd_1_4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INetCache\Content.Outlook\AGSHX9P6\Alt2_Compare_TBS_dd_1_4 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541" cy="344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6369" w14:textId="618E81C9" w:rsidR="00846501" w:rsidRDefault="00846501" w:rsidP="00846501">
      <w:pPr>
        <w:pStyle w:val="ListParagraph"/>
        <w:jc w:val="center"/>
        <w:rPr>
          <w:rFonts w:eastAsia="MS Mincho"/>
          <w:lang w:eastAsia="ja-JP"/>
        </w:rPr>
      </w:pPr>
      <w:bookmarkStart w:id="2" w:name="_Ref485394895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835478">
        <w:rPr>
          <w:noProof/>
        </w:rPr>
        <w:t>1</w:t>
      </w:r>
      <w:r w:rsidRPr="00F53EF7">
        <w:fldChar w:fldCharType="end"/>
      </w:r>
      <w:bookmarkEnd w:id="2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NR-PBCH Demodulation Performance (CDL)</w:t>
      </w:r>
    </w:p>
    <w:p w14:paraId="31EB256D" w14:textId="77777777" w:rsidR="00846501" w:rsidRDefault="00846501" w:rsidP="00A11C80">
      <w:pPr>
        <w:jc w:val="center"/>
        <w:rPr>
          <w:lang w:val="en-US"/>
        </w:rPr>
      </w:pPr>
    </w:p>
    <w:p w14:paraId="46F07104" w14:textId="175762C4" w:rsidR="009F2E4B" w:rsidRDefault="009F2E4B" w:rsidP="009F2E4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Payload size for NR-PBCH may be around 64 bits.</w:t>
      </w:r>
    </w:p>
    <w:p w14:paraId="4A18BF06" w14:textId="77777777" w:rsidR="00E1022D" w:rsidRDefault="00E1022D" w:rsidP="00E945BA">
      <w:pPr>
        <w:rPr>
          <w:lang w:val="en-US"/>
        </w:rPr>
      </w:pPr>
    </w:p>
    <w:p w14:paraId="0F8CF3FA" w14:textId="77777777" w:rsidR="005C0B98" w:rsidRDefault="005C0B98" w:rsidP="005C0B98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D7888FA" w14:textId="5E1904EF" w:rsidR="005C0B98" w:rsidRDefault="005C0B98" w:rsidP="005C0B98">
      <w:r w:rsidRPr="00637119">
        <w:t xml:space="preserve">In this contribution, we </w:t>
      </w:r>
      <w:r>
        <w:t>discussed and evaluated the downlink broadcast signal and channel transmission for initial access for a beam-based approach in</w:t>
      </w:r>
      <w:r w:rsidRPr="00637119">
        <w:t xml:space="preserve"> NR. </w:t>
      </w:r>
      <w:r w:rsidR="000625DA">
        <w:t>W</w:t>
      </w:r>
      <w:r w:rsidR="000625DA" w:rsidRPr="00926E09">
        <w:t>e discuss</w:t>
      </w:r>
      <w:r w:rsidR="000625DA">
        <w:t>ed</w:t>
      </w:r>
      <w:r w:rsidR="000625DA" w:rsidRPr="00926E09">
        <w:t xml:space="preserve"> NR-PBCH designs i</w:t>
      </w:r>
      <w:r w:rsidR="000625DA" w:rsidRPr="00926E09">
        <w:rPr>
          <w:rFonts w:eastAsia="MS Mincho" w:hint="eastAsia"/>
          <w:lang w:eastAsia="ja-JP"/>
        </w:rPr>
        <w:t>nclud</w:t>
      </w:r>
      <w:r w:rsidR="000625DA" w:rsidRPr="00926E09">
        <w:rPr>
          <w:rFonts w:eastAsia="MS Mincho"/>
          <w:lang w:eastAsia="ja-JP"/>
        </w:rPr>
        <w:t>ing</w:t>
      </w:r>
      <w:r w:rsidR="000625DA" w:rsidRPr="00926E09">
        <w:rPr>
          <w:rFonts w:eastAsia="MS Mincho" w:hint="eastAsia"/>
          <w:lang w:eastAsia="ja-JP"/>
        </w:rPr>
        <w:t xml:space="preserve"> </w:t>
      </w:r>
      <w:r w:rsidR="009F2E4B">
        <w:rPr>
          <w:rFonts w:eastAsia="MS Mincho"/>
          <w:lang w:eastAsia="ja-JP"/>
        </w:rPr>
        <w:t xml:space="preserve">contents and </w:t>
      </w:r>
      <w:r w:rsidR="00E52D1B">
        <w:rPr>
          <w:rFonts w:eastAsia="MS Mincho"/>
          <w:lang w:eastAsia="ja-JP"/>
        </w:rPr>
        <w:t xml:space="preserve">payload </w:t>
      </w:r>
      <w:r w:rsidR="009F2E4B">
        <w:rPr>
          <w:rFonts w:eastAsia="MS Mincho"/>
          <w:lang w:eastAsia="ja-JP"/>
        </w:rPr>
        <w:t>size</w:t>
      </w:r>
      <w:r w:rsidR="000625DA">
        <w:rPr>
          <w:rFonts w:eastAsia="MS Mincho"/>
          <w:lang w:eastAsia="ja-JP"/>
        </w:rPr>
        <w:t xml:space="preserve"> for NR-</w:t>
      </w:r>
      <w:r w:rsidR="000625DA" w:rsidRPr="00926E09">
        <w:rPr>
          <w:rFonts w:eastAsia="MS Mincho"/>
          <w:lang w:eastAsia="ja-JP"/>
        </w:rPr>
        <w:t>PBCH</w:t>
      </w:r>
      <w:r w:rsidR="00E52D1B">
        <w:rPr>
          <w:rFonts w:eastAsia="MS Mincho"/>
          <w:lang w:eastAsia="ja-JP"/>
        </w:rPr>
        <w:t xml:space="preserve">. </w:t>
      </w:r>
      <w:r>
        <w:t>W</w:t>
      </w:r>
      <w:r w:rsidRPr="00637119">
        <w:t xml:space="preserve">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6E29D8F5" w14:textId="2A766641" w:rsidR="002F1DAA" w:rsidRDefault="002F1DAA" w:rsidP="002F1DAA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1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</w:t>
      </w:r>
      <w:r w:rsidR="009F2E4B">
        <w:rPr>
          <w:i/>
          <w:lang w:eastAsia="sv-SE"/>
        </w:rPr>
        <w:t xml:space="preserve">NR-PBCH contents </w:t>
      </w:r>
      <w:r w:rsidR="003C10C3">
        <w:rPr>
          <w:i/>
          <w:lang w:eastAsia="sv-SE"/>
        </w:rPr>
        <w:t xml:space="preserve">and payload </w:t>
      </w:r>
      <w:r w:rsidR="009F2E4B">
        <w:rPr>
          <w:i/>
          <w:lang w:eastAsia="sv-SE"/>
        </w:rPr>
        <w:t xml:space="preserve">should </w:t>
      </w:r>
      <w:r w:rsidR="003C10C3">
        <w:rPr>
          <w:i/>
          <w:lang w:eastAsia="sv-SE"/>
        </w:rPr>
        <w:t>be considered jointly</w:t>
      </w:r>
      <w:r>
        <w:rPr>
          <w:i/>
          <w:lang w:eastAsia="sv-SE"/>
        </w:rPr>
        <w:t>.</w:t>
      </w:r>
    </w:p>
    <w:p w14:paraId="3595AD4F" w14:textId="1C0600E4" w:rsidR="002F1DAA" w:rsidRDefault="002F1DAA" w:rsidP="002F1DAA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Payload size for NR-PBCH may be around 64 bits.</w:t>
      </w:r>
    </w:p>
    <w:p w14:paraId="52BD097A" w14:textId="77777777" w:rsidR="005C0B98" w:rsidRPr="008E759F" w:rsidRDefault="005C0B98" w:rsidP="005C0B98">
      <w:pPr>
        <w:rPr>
          <w:i/>
        </w:rPr>
      </w:pPr>
    </w:p>
    <w:p w14:paraId="39216057" w14:textId="77777777" w:rsidR="005C0B98" w:rsidRPr="00077CF3" w:rsidRDefault="005C0B98" w:rsidP="005C0B98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1216D47" w14:textId="1E9FA271" w:rsidR="00B90EAF" w:rsidRDefault="00B90EAF" w:rsidP="00C40263">
      <w:pPr>
        <w:pStyle w:val="Reference"/>
        <w:numPr>
          <w:ilvl w:val="0"/>
          <w:numId w:val="10"/>
        </w:numPr>
        <w:spacing w:after="0"/>
      </w:pPr>
      <w:bookmarkStart w:id="3" w:name="_Ref485306886"/>
      <w:bookmarkStart w:id="4" w:name="_Ref478070068"/>
      <w:bookmarkStart w:id="5" w:name="_Ref481756522"/>
      <w:bookmarkStart w:id="6" w:name="_Ref471649889"/>
      <w:bookmarkStart w:id="7" w:name="_Ref471598259"/>
      <w:bookmarkStart w:id="8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3"/>
      <w:proofErr w:type="spellEnd"/>
      <w:proofErr w:type="gramEnd"/>
    </w:p>
    <w:p w14:paraId="220E2875" w14:textId="24B5E510" w:rsidR="00013F07" w:rsidRDefault="00013F07" w:rsidP="00C40263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9" w:name="_Ref485377259"/>
      <w:r w:rsidRPr="00BC3E32">
        <w:t>Chairm</w:t>
      </w:r>
      <w:r>
        <w:t xml:space="preserve">an’s Notes, 3GPP TSG-RAN </w:t>
      </w:r>
      <w:r w:rsidR="006D1E6D">
        <w:t>WG1 #88bis, 3rd – 7th April 2017</w:t>
      </w:r>
      <w:r>
        <w:t xml:space="preserve">, </w:t>
      </w:r>
      <w:bookmarkEnd w:id="4"/>
      <w:r>
        <w:t>Spokane, USA</w:t>
      </w:r>
      <w:bookmarkEnd w:id="5"/>
      <w:bookmarkEnd w:id="9"/>
    </w:p>
    <w:p w14:paraId="5316C4F3" w14:textId="490A718F" w:rsidR="005C0B98" w:rsidRDefault="005C0B98" w:rsidP="00C40263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10" w:name="_Ref473842049"/>
      <w:bookmarkEnd w:id="6"/>
      <w:bookmarkEnd w:id="7"/>
      <w:r w:rsidRPr="00BC3E32">
        <w:t>Chairm</w:t>
      </w:r>
      <w:r>
        <w:t>an’s Notes, 3GPP TSG-RAN WG1 NR Ad-Hoc</w:t>
      </w:r>
      <w:r w:rsidR="00E647FE">
        <w:t>#2</w:t>
      </w:r>
      <w:r w:rsidRPr="00BC3E32">
        <w:t xml:space="preserve">, </w:t>
      </w:r>
      <w:bookmarkEnd w:id="10"/>
      <w:r w:rsidR="00E647FE">
        <w:t>27</w:t>
      </w:r>
      <w:r w:rsidR="00E647FE" w:rsidRPr="009F1B75">
        <w:rPr>
          <w:vertAlign w:val="superscript"/>
        </w:rPr>
        <w:t>th</w:t>
      </w:r>
      <w:r w:rsidR="00E647FE">
        <w:t xml:space="preserve"> – 30</w:t>
      </w:r>
      <w:r w:rsidR="00E647FE" w:rsidRPr="009F1B75">
        <w:rPr>
          <w:vertAlign w:val="superscript"/>
        </w:rPr>
        <w:t>th</w:t>
      </w:r>
      <w:r w:rsidR="00E647FE">
        <w:t xml:space="preserve"> June 2017, Qingdao, </w:t>
      </w:r>
      <w:proofErr w:type="spellStart"/>
      <w:r w:rsidR="00E647FE">
        <w:t>P.</w:t>
      </w:r>
      <w:proofErr w:type="gramStart"/>
      <w:r w:rsidR="00E647FE">
        <w:t>R.China</w:t>
      </w:r>
      <w:proofErr w:type="spellEnd"/>
      <w:proofErr w:type="gramEnd"/>
    </w:p>
    <w:bookmarkEnd w:id="8"/>
    <w:p w14:paraId="561A8715" w14:textId="77777777" w:rsidR="005C0B98" w:rsidRDefault="005C0B98" w:rsidP="005C0B98">
      <w:pPr>
        <w:pStyle w:val="Reference"/>
        <w:numPr>
          <w:ilvl w:val="0"/>
          <w:numId w:val="0"/>
        </w:numPr>
        <w:spacing w:after="0"/>
      </w:pPr>
    </w:p>
    <w:p w14:paraId="506B4418" w14:textId="452C5526" w:rsidR="00FD74A8" w:rsidRDefault="00FD74A8" w:rsidP="00270659">
      <w:pPr>
        <w:pStyle w:val="Reference"/>
        <w:numPr>
          <w:ilvl w:val="0"/>
          <w:numId w:val="0"/>
        </w:numPr>
        <w:spacing w:after="0"/>
      </w:pPr>
    </w:p>
    <w:p w14:paraId="50CB6E5E" w14:textId="2006D138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4095171A" w14:textId="47579E29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075B7838" w14:textId="450A0A2F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2D357934" w14:textId="44F97957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31B0DCA4" w14:textId="34DE0A42" w:rsidR="00E1022D" w:rsidRDefault="00E1022D" w:rsidP="00270659">
      <w:pPr>
        <w:pStyle w:val="Reference"/>
        <w:numPr>
          <w:ilvl w:val="0"/>
          <w:numId w:val="0"/>
        </w:numPr>
        <w:spacing w:after="0"/>
      </w:pPr>
    </w:p>
    <w:p w14:paraId="185A374B" w14:textId="3D216CFA" w:rsidR="00E1022D" w:rsidRDefault="00E1022D" w:rsidP="00270659">
      <w:pPr>
        <w:pStyle w:val="Reference"/>
        <w:numPr>
          <w:ilvl w:val="0"/>
          <w:numId w:val="0"/>
        </w:numPr>
        <w:spacing w:after="0"/>
      </w:pPr>
    </w:p>
    <w:p w14:paraId="79CA7E83" w14:textId="1F02CEEF" w:rsidR="004256BC" w:rsidRPr="005C7AC4" w:rsidRDefault="00016366" w:rsidP="004256BC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="004256BC" w:rsidRPr="00BA2C33">
        <w:rPr>
          <w:rFonts w:cs="Arial"/>
          <w:lang w:val="en-US"/>
        </w:rPr>
        <w:t>ssumptions</w:t>
      </w:r>
    </w:p>
    <w:p w14:paraId="68646458" w14:textId="43CEE640" w:rsidR="004256BC" w:rsidRDefault="004256BC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3640096" w14:textId="3A7462D6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1E008C07" w14:textId="281F5084" w:rsidR="00285E84" w:rsidRPr="00285E84" w:rsidRDefault="00285E84" w:rsidP="004256BC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  <w:bookmarkStart w:id="11" w:name="_Ref465929413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835478">
        <w:rPr>
          <w:b/>
          <w:noProof/>
        </w:rPr>
        <w:t>1</w:t>
      </w:r>
      <w:r w:rsidRPr="00285E84">
        <w:rPr>
          <w:b/>
        </w:rPr>
        <w:fldChar w:fldCharType="end"/>
      </w:r>
      <w:bookmarkEnd w:id="11"/>
      <w:r w:rsidRPr="00285E84">
        <w:rPr>
          <w:b/>
        </w:rPr>
        <w:t xml:space="preserve">. </w:t>
      </w:r>
      <w:r w:rsidR="003153F1">
        <w:rPr>
          <w:b/>
        </w:rPr>
        <w:t xml:space="preserve">Link Level </w:t>
      </w:r>
      <w:r w:rsidRPr="00285E84">
        <w:rPr>
          <w:b/>
        </w:rPr>
        <w:t>Simulation Assumptions</w:t>
      </w:r>
    </w:p>
    <w:p w14:paraId="0E860563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6084"/>
      </w:tblGrid>
      <w:tr w:rsidR="002F1DAA" w14:paraId="0831FC34" w14:textId="77777777" w:rsidTr="00C22D25">
        <w:trPr>
          <w:trHeight w:val="139"/>
          <w:jc w:val="center"/>
        </w:trPr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F1AC02D" w14:textId="77777777" w:rsidR="002F1DAA" w:rsidRPr="00E95B3F" w:rsidRDefault="002F1DAA" w:rsidP="00C22D25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6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04B6A19" w14:textId="77777777" w:rsidR="002F1DAA" w:rsidRPr="00E95B3F" w:rsidRDefault="002F1DAA" w:rsidP="00C22D25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Values for Above 6GHz</w:t>
            </w:r>
          </w:p>
        </w:tc>
      </w:tr>
      <w:tr w:rsidR="002F1DAA" w14:paraId="1C7BAF14" w14:textId="77777777" w:rsidTr="00C22D25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0A5166F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Carrier Frequency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85A54FF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30 GHz</w:t>
            </w:r>
          </w:p>
        </w:tc>
      </w:tr>
      <w:tr w:rsidR="002F1DAA" w14:paraId="040CF33E" w14:textId="77777777" w:rsidTr="00C22D25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FF85B8B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Channel Model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5DCD611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CDL-C 30nS, 3kmph Doppler</w:t>
            </w:r>
          </w:p>
        </w:tc>
      </w:tr>
      <w:tr w:rsidR="002F1DAA" w14:paraId="2ACE1BD4" w14:textId="77777777" w:rsidTr="00C22D25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FDC3350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Subcarrier Spacing(s)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DA98131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120KHz </w:t>
            </w:r>
          </w:p>
        </w:tc>
      </w:tr>
      <w:tr w:rsidR="002F1DAA" w14:paraId="2D46C87E" w14:textId="77777777" w:rsidTr="00C22D25">
        <w:trPr>
          <w:trHeight w:val="41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00E647D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TRP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331EC66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(4,8,2), with directional antenna element (HPBW=65 degrees, directivity 8dB)</w:t>
            </w:r>
          </w:p>
        </w:tc>
      </w:tr>
      <w:tr w:rsidR="002F1DAA" w14:paraId="32C249BE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F864F8A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UE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EA6095F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(2,4,2), with directional antenna element (HPBW=90 degrees, directivity 5dB)</w:t>
            </w:r>
          </w:p>
        </w:tc>
      </w:tr>
      <w:tr w:rsidR="002F1DAA" w14:paraId="2777B4B6" w14:textId="77777777" w:rsidTr="00C22D25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293DBC2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Coding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D62843B" w14:textId="6C359899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PC Polar Codes, Decoder List Length = 8, (CRC assisted Decoding not used</w:t>
            </w:r>
            <w:r w:rsidR="00EA13D7">
              <w:rPr>
                <w:lang w:eastAsia="ja-JP"/>
              </w:rPr>
              <w:t>)</w:t>
            </w:r>
          </w:p>
        </w:tc>
      </w:tr>
      <w:tr w:rsidR="002F1DAA" w14:paraId="3CBCAFBD" w14:textId="77777777" w:rsidTr="00C22D25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65C6576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Polar Code word length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1AD3451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512</w:t>
            </w:r>
          </w:p>
        </w:tc>
      </w:tr>
      <w:tr w:rsidR="002F1DAA" w14:paraId="6CDBABE6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DAEB4DC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TBS Sizes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25D358A" w14:textId="478CBDCB" w:rsidR="002F1DAA" w:rsidRPr="00E95B3F" w:rsidRDefault="00EA13D7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32, 40, 48, 56</w:t>
            </w:r>
            <w:r w:rsidR="002F1DAA" w:rsidRPr="00E95B3F">
              <w:rPr>
                <w:lang w:eastAsia="ja-JP"/>
              </w:rPr>
              <w:t xml:space="preserve"> Bits</w:t>
            </w:r>
          </w:p>
        </w:tc>
      </w:tr>
      <w:tr w:rsidR="002F1DAA" w14:paraId="7D11E187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25E7C4F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CRC Size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DD3AFF3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16 Bits</w:t>
            </w:r>
          </w:p>
        </w:tc>
      </w:tr>
      <w:tr w:rsidR="002F1DAA" w14:paraId="37C24B3E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205F998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 xml:space="preserve">Number of RBs Used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A45184F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24</w:t>
            </w:r>
          </w:p>
        </w:tc>
      </w:tr>
      <w:tr w:rsidR="002F1DAA" w14:paraId="66D49703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3CD5A5F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Modulation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810C7F9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QPSK</w:t>
            </w:r>
          </w:p>
        </w:tc>
      </w:tr>
      <w:tr w:rsidR="002F1DAA" w14:paraId="5F99F843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4B23C17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Number of OFDM Symbol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53439CB" w14:textId="1A22D85B" w:rsidR="002F1DAA" w:rsidRPr="009724C6" w:rsidRDefault="002F1DAA" w:rsidP="009724C6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</w:t>
            </w:r>
          </w:p>
        </w:tc>
      </w:tr>
      <w:tr w:rsidR="002F1DAA" w14:paraId="2B589A3F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0D6022D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DMRS Density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D1E380A" w14:textId="6E9ED2F6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¼</w:t>
            </w:r>
          </w:p>
        </w:tc>
      </w:tr>
      <w:tr w:rsidR="002F1DAA" w14:paraId="6DE11C1B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12228B9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Estimation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680FFC6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2D MMSE, Using DMRS only in PBCH</w:t>
            </w:r>
          </w:p>
        </w:tc>
      </w:tr>
      <w:tr w:rsidR="002F1DAA" w14:paraId="2BA7CB48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0002098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Transmit Port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FEF554A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Single Port Transmission</w:t>
            </w:r>
          </w:p>
        </w:tc>
      </w:tr>
      <w:tr w:rsidR="002F1DAA" w14:paraId="3824EAC7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F2E4300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CCD3989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Receive Diversity with 2 Ports, MMSE Equalization </w:t>
            </w:r>
          </w:p>
        </w:tc>
      </w:tr>
      <w:tr w:rsidR="002F1DAA" w14:paraId="51C14607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B4F9BFF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SNR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8207F52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 SNR</w:t>
            </w:r>
          </w:p>
        </w:tc>
      </w:tr>
      <w:tr w:rsidR="002F1DAA" w14:paraId="1671E333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EA86131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Residual CFO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CA58F29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10% Of SCS, 12KHz,</w:t>
            </w:r>
          </w:p>
        </w:tc>
      </w:tr>
    </w:tbl>
    <w:p w14:paraId="239B6C21" w14:textId="77777777" w:rsidR="00285E84" w:rsidRDefault="00285E84" w:rsidP="00285E84">
      <w:pPr>
        <w:rPr>
          <w:rFonts w:ascii="Calibri" w:eastAsiaTheme="minorHAnsi" w:hAnsi="Calibri" w:cs="Calibri"/>
          <w:szCs w:val="22"/>
          <w:lang w:eastAsia="en-US"/>
        </w:rPr>
      </w:pPr>
    </w:p>
    <w:p w14:paraId="1F288DA8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BD01575" w14:textId="77777777" w:rsidR="00AC11A5" w:rsidRDefault="00AC11A5" w:rsidP="00005875">
      <w:pPr>
        <w:pStyle w:val="Caption"/>
        <w:keepNext/>
      </w:pPr>
    </w:p>
    <w:sectPr w:rsidR="00AC11A5" w:rsidSect="00D55085"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C22D25" w:rsidRDefault="00C22D25">
      <w:r>
        <w:separator/>
      </w:r>
    </w:p>
  </w:endnote>
  <w:endnote w:type="continuationSeparator" w:id="0">
    <w:p w14:paraId="54BFEAB4" w14:textId="77777777" w:rsidR="00C22D25" w:rsidRDefault="00C22D25">
      <w:r>
        <w:continuationSeparator/>
      </w:r>
    </w:p>
  </w:endnote>
  <w:endnote w:type="continuationNotice" w:id="1">
    <w:p w14:paraId="361B9E65" w14:textId="77777777" w:rsidR="00C22D25" w:rsidRDefault="00C22D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4C656E0B" w:rsidR="00C22D25" w:rsidRDefault="00C22D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547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547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C22D25" w:rsidRDefault="00C22D25">
      <w:r>
        <w:separator/>
      </w:r>
    </w:p>
  </w:footnote>
  <w:footnote w:type="continuationSeparator" w:id="0">
    <w:p w14:paraId="227012B4" w14:textId="77777777" w:rsidR="00C22D25" w:rsidRDefault="00C22D25">
      <w:r>
        <w:continuationSeparator/>
      </w:r>
    </w:p>
  </w:footnote>
  <w:footnote w:type="continuationNotice" w:id="1">
    <w:p w14:paraId="148110A1" w14:textId="77777777" w:rsidR="00C22D25" w:rsidRDefault="00C22D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6"/>
        </w:tabs>
        <w:ind w:left="15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02BAA"/>
    <w:multiLevelType w:val="hybridMultilevel"/>
    <w:tmpl w:val="B1B2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195B9E"/>
    <w:multiLevelType w:val="hybridMultilevel"/>
    <w:tmpl w:val="68F8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3"/>
  </w:num>
  <w:num w:numId="8">
    <w:abstractNumId w:val="4"/>
  </w:num>
  <w:num w:numId="9">
    <w:abstractNumId w:val="19"/>
  </w:num>
  <w:num w:numId="10">
    <w:abstractNumId w:val="5"/>
  </w:num>
  <w:num w:numId="11">
    <w:abstractNumId w:val="2"/>
  </w:num>
  <w:num w:numId="12">
    <w:abstractNumId w:val="15"/>
  </w:num>
  <w:num w:numId="13">
    <w:abstractNumId w:val="1"/>
  </w:num>
  <w:num w:numId="14">
    <w:abstractNumId w:val="14"/>
  </w:num>
  <w:num w:numId="15">
    <w:abstractNumId w:val="10"/>
  </w:num>
  <w:num w:numId="16">
    <w:abstractNumId w:val="18"/>
  </w:num>
  <w:num w:numId="17">
    <w:abstractNumId w:val="16"/>
  </w:num>
  <w:num w:numId="18">
    <w:abstractNumId w:val="17"/>
  </w:num>
  <w:num w:numId="19">
    <w:abstractNumId w:val="12"/>
  </w:num>
  <w:num w:numId="2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F07"/>
    <w:rsid w:val="000153E9"/>
    <w:rsid w:val="00015D15"/>
    <w:rsid w:val="0001611C"/>
    <w:rsid w:val="00016366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45F"/>
    <w:rsid w:val="00031598"/>
    <w:rsid w:val="0003180F"/>
    <w:rsid w:val="000325B8"/>
    <w:rsid w:val="00033351"/>
    <w:rsid w:val="0003410A"/>
    <w:rsid w:val="00034C15"/>
    <w:rsid w:val="00035EA8"/>
    <w:rsid w:val="00035F74"/>
    <w:rsid w:val="00036BA1"/>
    <w:rsid w:val="0003769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5DA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A29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768"/>
    <w:rsid w:val="00081AE6"/>
    <w:rsid w:val="00082135"/>
    <w:rsid w:val="00082492"/>
    <w:rsid w:val="00083BE4"/>
    <w:rsid w:val="00084E4C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977EA"/>
    <w:rsid w:val="000A0028"/>
    <w:rsid w:val="000A0276"/>
    <w:rsid w:val="000A0AF9"/>
    <w:rsid w:val="000A1B7B"/>
    <w:rsid w:val="000A22F2"/>
    <w:rsid w:val="000A2538"/>
    <w:rsid w:val="000A3063"/>
    <w:rsid w:val="000A34BF"/>
    <w:rsid w:val="000A447B"/>
    <w:rsid w:val="000A56F2"/>
    <w:rsid w:val="000A7DC3"/>
    <w:rsid w:val="000B0223"/>
    <w:rsid w:val="000B02A2"/>
    <w:rsid w:val="000B0640"/>
    <w:rsid w:val="000B069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6DA3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3F57"/>
    <w:rsid w:val="000C405C"/>
    <w:rsid w:val="000C501B"/>
    <w:rsid w:val="000C50FA"/>
    <w:rsid w:val="000C538F"/>
    <w:rsid w:val="000C64E6"/>
    <w:rsid w:val="000C6F9D"/>
    <w:rsid w:val="000C7FC8"/>
    <w:rsid w:val="000D0D07"/>
    <w:rsid w:val="000D162D"/>
    <w:rsid w:val="000D27AC"/>
    <w:rsid w:val="000D2F63"/>
    <w:rsid w:val="000D4797"/>
    <w:rsid w:val="000D4D63"/>
    <w:rsid w:val="000D51D9"/>
    <w:rsid w:val="000D57A7"/>
    <w:rsid w:val="000D5C17"/>
    <w:rsid w:val="000D75D5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3D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3A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77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ABF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934"/>
    <w:rsid w:val="00126B4A"/>
    <w:rsid w:val="00127D88"/>
    <w:rsid w:val="00130980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6E6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58F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38C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ACB"/>
    <w:rsid w:val="001975F2"/>
    <w:rsid w:val="00197DF9"/>
    <w:rsid w:val="001A0FE4"/>
    <w:rsid w:val="001A12FF"/>
    <w:rsid w:val="001A1986"/>
    <w:rsid w:val="001A1987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4779"/>
    <w:rsid w:val="001B4D6D"/>
    <w:rsid w:val="001B56D1"/>
    <w:rsid w:val="001B5A27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BFA"/>
    <w:rsid w:val="001C3D2A"/>
    <w:rsid w:val="001C3D34"/>
    <w:rsid w:val="001C6312"/>
    <w:rsid w:val="001C664F"/>
    <w:rsid w:val="001D0064"/>
    <w:rsid w:val="001D11ED"/>
    <w:rsid w:val="001D1452"/>
    <w:rsid w:val="001D1B44"/>
    <w:rsid w:val="001D21D4"/>
    <w:rsid w:val="001D24D1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415"/>
    <w:rsid w:val="001E217E"/>
    <w:rsid w:val="001E23E4"/>
    <w:rsid w:val="001E2AD7"/>
    <w:rsid w:val="001E36B0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347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4FF0"/>
    <w:rsid w:val="00235632"/>
    <w:rsid w:val="00235872"/>
    <w:rsid w:val="00235CAB"/>
    <w:rsid w:val="00235DAD"/>
    <w:rsid w:val="0023612C"/>
    <w:rsid w:val="00236493"/>
    <w:rsid w:val="00236ED3"/>
    <w:rsid w:val="00237918"/>
    <w:rsid w:val="00240544"/>
    <w:rsid w:val="00240BA0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5DEB"/>
    <w:rsid w:val="002462D0"/>
    <w:rsid w:val="00246594"/>
    <w:rsid w:val="002468B7"/>
    <w:rsid w:val="0024729C"/>
    <w:rsid w:val="00250123"/>
    <w:rsid w:val="002502F9"/>
    <w:rsid w:val="00251316"/>
    <w:rsid w:val="00251615"/>
    <w:rsid w:val="0025176C"/>
    <w:rsid w:val="002518B0"/>
    <w:rsid w:val="00251B4A"/>
    <w:rsid w:val="00251DE3"/>
    <w:rsid w:val="00251E63"/>
    <w:rsid w:val="0025243C"/>
    <w:rsid w:val="0025333A"/>
    <w:rsid w:val="002536A0"/>
    <w:rsid w:val="002541A5"/>
    <w:rsid w:val="0025555E"/>
    <w:rsid w:val="00255D36"/>
    <w:rsid w:val="00257543"/>
    <w:rsid w:val="002577E6"/>
    <w:rsid w:val="00260656"/>
    <w:rsid w:val="00260A05"/>
    <w:rsid w:val="00260AC6"/>
    <w:rsid w:val="002612EF"/>
    <w:rsid w:val="00261782"/>
    <w:rsid w:val="002617E7"/>
    <w:rsid w:val="00261A3A"/>
    <w:rsid w:val="00262A43"/>
    <w:rsid w:val="00262A45"/>
    <w:rsid w:val="00263159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659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E7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E84"/>
    <w:rsid w:val="0028606E"/>
    <w:rsid w:val="00286560"/>
    <w:rsid w:val="00286ACD"/>
    <w:rsid w:val="00286BFC"/>
    <w:rsid w:val="002871CF"/>
    <w:rsid w:val="00287838"/>
    <w:rsid w:val="002904C3"/>
    <w:rsid w:val="002907B5"/>
    <w:rsid w:val="00290CC2"/>
    <w:rsid w:val="002911CE"/>
    <w:rsid w:val="002912C6"/>
    <w:rsid w:val="0029135D"/>
    <w:rsid w:val="00291685"/>
    <w:rsid w:val="002923DB"/>
    <w:rsid w:val="00292847"/>
    <w:rsid w:val="00292EB7"/>
    <w:rsid w:val="002937A1"/>
    <w:rsid w:val="002949D0"/>
    <w:rsid w:val="00295BE1"/>
    <w:rsid w:val="00295FCF"/>
    <w:rsid w:val="00296227"/>
    <w:rsid w:val="00296314"/>
    <w:rsid w:val="00296F44"/>
    <w:rsid w:val="0029777D"/>
    <w:rsid w:val="002A055E"/>
    <w:rsid w:val="002A06F2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0A95"/>
    <w:rsid w:val="002C1174"/>
    <w:rsid w:val="002C151A"/>
    <w:rsid w:val="002C2995"/>
    <w:rsid w:val="002C2F4D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C78DE"/>
    <w:rsid w:val="002D02C7"/>
    <w:rsid w:val="002D0371"/>
    <w:rsid w:val="002D071A"/>
    <w:rsid w:val="002D102E"/>
    <w:rsid w:val="002D2B8D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1D9C"/>
    <w:rsid w:val="002E1FC5"/>
    <w:rsid w:val="002E268C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1DAA"/>
    <w:rsid w:val="002F2771"/>
    <w:rsid w:val="002F2F73"/>
    <w:rsid w:val="002F37A9"/>
    <w:rsid w:val="002F4AE1"/>
    <w:rsid w:val="002F4E04"/>
    <w:rsid w:val="002F52D4"/>
    <w:rsid w:val="002F5609"/>
    <w:rsid w:val="002F585B"/>
    <w:rsid w:val="002F5A16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EF7"/>
    <w:rsid w:val="00301846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0E1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53F1"/>
    <w:rsid w:val="00316E78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190"/>
    <w:rsid w:val="00336BDA"/>
    <w:rsid w:val="00337135"/>
    <w:rsid w:val="00340CA8"/>
    <w:rsid w:val="0034106C"/>
    <w:rsid w:val="0034166C"/>
    <w:rsid w:val="003419A8"/>
    <w:rsid w:val="00342B47"/>
    <w:rsid w:val="00342BD7"/>
    <w:rsid w:val="00343C2F"/>
    <w:rsid w:val="00343C63"/>
    <w:rsid w:val="0034447A"/>
    <w:rsid w:val="00344908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0AE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CAE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4B1"/>
    <w:rsid w:val="00377CE1"/>
    <w:rsid w:val="00380AC6"/>
    <w:rsid w:val="00380D7D"/>
    <w:rsid w:val="0038102E"/>
    <w:rsid w:val="003821E2"/>
    <w:rsid w:val="00383467"/>
    <w:rsid w:val="00383E6E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CC9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DA4"/>
    <w:rsid w:val="003B4EB4"/>
    <w:rsid w:val="003B53CC"/>
    <w:rsid w:val="003B6931"/>
    <w:rsid w:val="003B72C3"/>
    <w:rsid w:val="003B7483"/>
    <w:rsid w:val="003B795B"/>
    <w:rsid w:val="003B7AC3"/>
    <w:rsid w:val="003B7FE5"/>
    <w:rsid w:val="003C0D50"/>
    <w:rsid w:val="003C10C3"/>
    <w:rsid w:val="003C11C8"/>
    <w:rsid w:val="003C12B9"/>
    <w:rsid w:val="003C22BF"/>
    <w:rsid w:val="003C2702"/>
    <w:rsid w:val="003C2907"/>
    <w:rsid w:val="003C3076"/>
    <w:rsid w:val="003C359F"/>
    <w:rsid w:val="003C36EA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390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059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6F2"/>
    <w:rsid w:val="003F5B82"/>
    <w:rsid w:val="003F5CA0"/>
    <w:rsid w:val="003F5D16"/>
    <w:rsid w:val="003F5DCE"/>
    <w:rsid w:val="003F6392"/>
    <w:rsid w:val="003F6BBE"/>
    <w:rsid w:val="003F7565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A99"/>
    <w:rsid w:val="00420F52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658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BAA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6E6D"/>
    <w:rsid w:val="0044705A"/>
    <w:rsid w:val="0044735B"/>
    <w:rsid w:val="004475BC"/>
    <w:rsid w:val="00447BC3"/>
    <w:rsid w:val="00450214"/>
    <w:rsid w:val="00450677"/>
    <w:rsid w:val="00450E3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4F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7DE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547"/>
    <w:rsid w:val="00471DFA"/>
    <w:rsid w:val="0047230A"/>
    <w:rsid w:val="0047271B"/>
    <w:rsid w:val="00472CF7"/>
    <w:rsid w:val="00472FB6"/>
    <w:rsid w:val="004734D0"/>
    <w:rsid w:val="00473BE8"/>
    <w:rsid w:val="00473D7E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A7"/>
    <w:rsid w:val="00481DE7"/>
    <w:rsid w:val="00481FB4"/>
    <w:rsid w:val="0048266F"/>
    <w:rsid w:val="00482695"/>
    <w:rsid w:val="0048363F"/>
    <w:rsid w:val="00483EFF"/>
    <w:rsid w:val="004842C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583F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0F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00D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1FDA"/>
    <w:rsid w:val="004D2254"/>
    <w:rsid w:val="004D22B0"/>
    <w:rsid w:val="004D36B1"/>
    <w:rsid w:val="004D3C15"/>
    <w:rsid w:val="004D4D80"/>
    <w:rsid w:val="004D594B"/>
    <w:rsid w:val="004D6C54"/>
    <w:rsid w:val="004D6E88"/>
    <w:rsid w:val="004D729D"/>
    <w:rsid w:val="004D7EBD"/>
    <w:rsid w:val="004E0917"/>
    <w:rsid w:val="004E0AFB"/>
    <w:rsid w:val="004E0BC3"/>
    <w:rsid w:val="004E1014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3863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0755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B8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D0"/>
    <w:rsid w:val="00530D7E"/>
    <w:rsid w:val="00532A25"/>
    <w:rsid w:val="00533C5F"/>
    <w:rsid w:val="00533EB6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03F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6E3"/>
    <w:rsid w:val="0058172D"/>
    <w:rsid w:val="005817C9"/>
    <w:rsid w:val="00582561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2AA8"/>
    <w:rsid w:val="005B35BD"/>
    <w:rsid w:val="005B35D7"/>
    <w:rsid w:val="005B392A"/>
    <w:rsid w:val="005B3AA3"/>
    <w:rsid w:val="005B3B9F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B98"/>
    <w:rsid w:val="005C1E47"/>
    <w:rsid w:val="005C20F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4F8"/>
    <w:rsid w:val="005F68AB"/>
    <w:rsid w:val="005F70BD"/>
    <w:rsid w:val="005F783A"/>
    <w:rsid w:val="005F7F27"/>
    <w:rsid w:val="0060064D"/>
    <w:rsid w:val="00601F2D"/>
    <w:rsid w:val="006024AB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5FF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350C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16B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0E4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1C"/>
    <w:rsid w:val="006655EE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81B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D9"/>
    <w:rsid w:val="00690086"/>
    <w:rsid w:val="006906DB"/>
    <w:rsid w:val="0069129A"/>
    <w:rsid w:val="00691A2E"/>
    <w:rsid w:val="006921F6"/>
    <w:rsid w:val="006929B2"/>
    <w:rsid w:val="00692C29"/>
    <w:rsid w:val="00692E40"/>
    <w:rsid w:val="006931AC"/>
    <w:rsid w:val="0069395E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075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1AF"/>
    <w:rsid w:val="006C29D7"/>
    <w:rsid w:val="006C2D02"/>
    <w:rsid w:val="006C3256"/>
    <w:rsid w:val="006C32A3"/>
    <w:rsid w:val="006C385B"/>
    <w:rsid w:val="006C3BFD"/>
    <w:rsid w:val="006C405C"/>
    <w:rsid w:val="006C44A3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1E6D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0DAB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224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F8A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2C75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CD3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60D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046"/>
    <w:rsid w:val="00791A2B"/>
    <w:rsid w:val="007921B4"/>
    <w:rsid w:val="007925EA"/>
    <w:rsid w:val="00792975"/>
    <w:rsid w:val="007929C8"/>
    <w:rsid w:val="0079319D"/>
    <w:rsid w:val="00793339"/>
    <w:rsid w:val="00793CD8"/>
    <w:rsid w:val="00794596"/>
    <w:rsid w:val="00794C40"/>
    <w:rsid w:val="0079557E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4C19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22DA"/>
    <w:rsid w:val="007C2776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6FD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AB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649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478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7FD"/>
    <w:rsid w:val="00842A83"/>
    <w:rsid w:val="00842B22"/>
    <w:rsid w:val="0084306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01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702"/>
    <w:rsid w:val="00857B1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4F5B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CFB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01D"/>
    <w:rsid w:val="00876329"/>
    <w:rsid w:val="00876B4D"/>
    <w:rsid w:val="00876C18"/>
    <w:rsid w:val="00877943"/>
    <w:rsid w:val="00877F18"/>
    <w:rsid w:val="00880D9A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4AC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675"/>
    <w:rsid w:val="00896985"/>
    <w:rsid w:val="0089757A"/>
    <w:rsid w:val="008A0210"/>
    <w:rsid w:val="008A08E0"/>
    <w:rsid w:val="008A0B24"/>
    <w:rsid w:val="008A0B9C"/>
    <w:rsid w:val="008A166F"/>
    <w:rsid w:val="008A16EE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4E8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730"/>
    <w:rsid w:val="008E37B7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56F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0D"/>
    <w:rsid w:val="009155B4"/>
    <w:rsid w:val="00915778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2FFA"/>
    <w:rsid w:val="00923105"/>
    <w:rsid w:val="009237EC"/>
    <w:rsid w:val="00923BD4"/>
    <w:rsid w:val="0092533B"/>
    <w:rsid w:val="0092560F"/>
    <w:rsid w:val="00925878"/>
    <w:rsid w:val="00925CBD"/>
    <w:rsid w:val="00926E09"/>
    <w:rsid w:val="00927AAE"/>
    <w:rsid w:val="009308EF"/>
    <w:rsid w:val="00931BD9"/>
    <w:rsid w:val="00932130"/>
    <w:rsid w:val="00932952"/>
    <w:rsid w:val="00933367"/>
    <w:rsid w:val="00933E80"/>
    <w:rsid w:val="00934396"/>
    <w:rsid w:val="009349BB"/>
    <w:rsid w:val="00935A28"/>
    <w:rsid w:val="00935A7F"/>
    <w:rsid w:val="009369F6"/>
    <w:rsid w:val="009370BB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53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437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4C6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4C8B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7F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E7C"/>
    <w:rsid w:val="009B0BE8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8C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828"/>
    <w:rsid w:val="009C4923"/>
    <w:rsid w:val="009C5410"/>
    <w:rsid w:val="009C5948"/>
    <w:rsid w:val="009C5A31"/>
    <w:rsid w:val="009C62EF"/>
    <w:rsid w:val="009C6698"/>
    <w:rsid w:val="009C742A"/>
    <w:rsid w:val="009C78AC"/>
    <w:rsid w:val="009D05B9"/>
    <w:rsid w:val="009D0976"/>
    <w:rsid w:val="009D111B"/>
    <w:rsid w:val="009D1829"/>
    <w:rsid w:val="009D2044"/>
    <w:rsid w:val="009D2ACB"/>
    <w:rsid w:val="009D2B08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100C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2E4B"/>
    <w:rsid w:val="009F344F"/>
    <w:rsid w:val="009F3B1B"/>
    <w:rsid w:val="009F4983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3E61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4B8"/>
    <w:rsid w:val="00A11BA9"/>
    <w:rsid w:val="00A11C80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3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3C9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3F5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2F55"/>
    <w:rsid w:val="00A5341A"/>
    <w:rsid w:val="00A53685"/>
    <w:rsid w:val="00A53BCF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88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74D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5A1"/>
    <w:rsid w:val="00AB19C7"/>
    <w:rsid w:val="00AB1B76"/>
    <w:rsid w:val="00AB1C41"/>
    <w:rsid w:val="00AB3B29"/>
    <w:rsid w:val="00AB3C8D"/>
    <w:rsid w:val="00AB4408"/>
    <w:rsid w:val="00AB4AB8"/>
    <w:rsid w:val="00AB4BAA"/>
    <w:rsid w:val="00AB5345"/>
    <w:rsid w:val="00AB5469"/>
    <w:rsid w:val="00AB655E"/>
    <w:rsid w:val="00AB693B"/>
    <w:rsid w:val="00AB6EAE"/>
    <w:rsid w:val="00AB7DA2"/>
    <w:rsid w:val="00AC007F"/>
    <w:rsid w:val="00AC053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C7EA1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331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35E"/>
    <w:rsid w:val="00AE7707"/>
    <w:rsid w:val="00AF1C5D"/>
    <w:rsid w:val="00AF1E22"/>
    <w:rsid w:val="00AF271A"/>
    <w:rsid w:val="00AF3219"/>
    <w:rsid w:val="00AF42D7"/>
    <w:rsid w:val="00AF474B"/>
    <w:rsid w:val="00AF4AFF"/>
    <w:rsid w:val="00AF53AF"/>
    <w:rsid w:val="00AF643F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5084"/>
    <w:rsid w:val="00B10EEB"/>
    <w:rsid w:val="00B11379"/>
    <w:rsid w:val="00B1177A"/>
    <w:rsid w:val="00B11AD2"/>
    <w:rsid w:val="00B11D83"/>
    <w:rsid w:val="00B12447"/>
    <w:rsid w:val="00B132FF"/>
    <w:rsid w:val="00B143FA"/>
    <w:rsid w:val="00B146E4"/>
    <w:rsid w:val="00B15781"/>
    <w:rsid w:val="00B157F9"/>
    <w:rsid w:val="00B159ED"/>
    <w:rsid w:val="00B1600F"/>
    <w:rsid w:val="00B168FB"/>
    <w:rsid w:val="00B169C0"/>
    <w:rsid w:val="00B17846"/>
    <w:rsid w:val="00B17D61"/>
    <w:rsid w:val="00B200EB"/>
    <w:rsid w:val="00B20256"/>
    <w:rsid w:val="00B206FF"/>
    <w:rsid w:val="00B209B2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27F35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687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78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3BA"/>
    <w:rsid w:val="00B7019D"/>
    <w:rsid w:val="00B7285B"/>
    <w:rsid w:val="00B72868"/>
    <w:rsid w:val="00B7331C"/>
    <w:rsid w:val="00B73583"/>
    <w:rsid w:val="00B739F6"/>
    <w:rsid w:val="00B74B61"/>
    <w:rsid w:val="00B76C0F"/>
    <w:rsid w:val="00B76D2A"/>
    <w:rsid w:val="00B777F2"/>
    <w:rsid w:val="00B77FFB"/>
    <w:rsid w:val="00B80D80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EA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CF5"/>
    <w:rsid w:val="00B93E70"/>
    <w:rsid w:val="00B9406A"/>
    <w:rsid w:val="00B94676"/>
    <w:rsid w:val="00B94CF9"/>
    <w:rsid w:val="00B95811"/>
    <w:rsid w:val="00B95DF2"/>
    <w:rsid w:val="00B96D35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62F0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557"/>
    <w:rsid w:val="00BC74D1"/>
    <w:rsid w:val="00BD0073"/>
    <w:rsid w:val="00BD48AC"/>
    <w:rsid w:val="00BD4AE4"/>
    <w:rsid w:val="00BD55BA"/>
    <w:rsid w:val="00BD5762"/>
    <w:rsid w:val="00BD5F1A"/>
    <w:rsid w:val="00BD6B63"/>
    <w:rsid w:val="00BD7CB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E7B2E"/>
    <w:rsid w:val="00BF17FD"/>
    <w:rsid w:val="00BF1EDF"/>
    <w:rsid w:val="00BF2DAF"/>
    <w:rsid w:val="00BF2FA5"/>
    <w:rsid w:val="00BF3279"/>
    <w:rsid w:val="00BF3F37"/>
    <w:rsid w:val="00BF512B"/>
    <w:rsid w:val="00BF51F4"/>
    <w:rsid w:val="00BF6454"/>
    <w:rsid w:val="00BF6EEA"/>
    <w:rsid w:val="00BF7040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E44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177DE"/>
    <w:rsid w:val="00C226CD"/>
    <w:rsid w:val="00C22D25"/>
    <w:rsid w:val="00C23EAD"/>
    <w:rsid w:val="00C24AA4"/>
    <w:rsid w:val="00C24D21"/>
    <w:rsid w:val="00C26007"/>
    <w:rsid w:val="00C271EC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263"/>
    <w:rsid w:val="00C4082F"/>
    <w:rsid w:val="00C41535"/>
    <w:rsid w:val="00C41EB7"/>
    <w:rsid w:val="00C42DD4"/>
    <w:rsid w:val="00C43A6C"/>
    <w:rsid w:val="00C43FCC"/>
    <w:rsid w:val="00C44972"/>
    <w:rsid w:val="00C45739"/>
    <w:rsid w:val="00C45F08"/>
    <w:rsid w:val="00C46B7B"/>
    <w:rsid w:val="00C471C9"/>
    <w:rsid w:val="00C4776A"/>
    <w:rsid w:val="00C500B5"/>
    <w:rsid w:val="00C5010D"/>
    <w:rsid w:val="00C5097D"/>
    <w:rsid w:val="00C5269D"/>
    <w:rsid w:val="00C52775"/>
    <w:rsid w:val="00C5296B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ED7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5F3"/>
    <w:rsid w:val="00C75A90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5DE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926"/>
    <w:rsid w:val="00CA2CE3"/>
    <w:rsid w:val="00CA2F54"/>
    <w:rsid w:val="00CA38D6"/>
    <w:rsid w:val="00CA39A2"/>
    <w:rsid w:val="00CA3A68"/>
    <w:rsid w:val="00CA3DFD"/>
    <w:rsid w:val="00CA4136"/>
    <w:rsid w:val="00CA4427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39F"/>
    <w:rsid w:val="00CC245B"/>
    <w:rsid w:val="00CC33B7"/>
    <w:rsid w:val="00CC3806"/>
    <w:rsid w:val="00CC3E12"/>
    <w:rsid w:val="00CC3EA0"/>
    <w:rsid w:val="00CC469C"/>
    <w:rsid w:val="00CC4D00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3E1"/>
    <w:rsid w:val="00CD4CD9"/>
    <w:rsid w:val="00CD63B2"/>
    <w:rsid w:val="00CD63F5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F0A"/>
    <w:rsid w:val="00D11FE1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0D1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2A3"/>
    <w:rsid w:val="00D636C1"/>
    <w:rsid w:val="00D63D1A"/>
    <w:rsid w:val="00D64B69"/>
    <w:rsid w:val="00D64DC0"/>
    <w:rsid w:val="00D652B5"/>
    <w:rsid w:val="00D65733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CB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817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190F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36B"/>
    <w:rsid w:val="00DC6DC7"/>
    <w:rsid w:val="00DD017F"/>
    <w:rsid w:val="00DD126B"/>
    <w:rsid w:val="00DD1AE7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E76F3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3D62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63F3"/>
    <w:rsid w:val="00E07799"/>
    <w:rsid w:val="00E1022D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3FE"/>
    <w:rsid w:val="00E52D1B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41E"/>
    <w:rsid w:val="00E63838"/>
    <w:rsid w:val="00E64434"/>
    <w:rsid w:val="00E647FE"/>
    <w:rsid w:val="00E6485E"/>
    <w:rsid w:val="00E64D8B"/>
    <w:rsid w:val="00E64FFB"/>
    <w:rsid w:val="00E6515D"/>
    <w:rsid w:val="00E65502"/>
    <w:rsid w:val="00E65B9E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5BA"/>
    <w:rsid w:val="00E94F8A"/>
    <w:rsid w:val="00E96A1D"/>
    <w:rsid w:val="00E9708E"/>
    <w:rsid w:val="00E973CE"/>
    <w:rsid w:val="00E97A5B"/>
    <w:rsid w:val="00EA0829"/>
    <w:rsid w:val="00EA0BDF"/>
    <w:rsid w:val="00EA13D7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2FF3"/>
    <w:rsid w:val="00EB325F"/>
    <w:rsid w:val="00EB3D70"/>
    <w:rsid w:val="00EB3E22"/>
    <w:rsid w:val="00EB41B5"/>
    <w:rsid w:val="00EB4707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80C"/>
    <w:rsid w:val="00EE28F5"/>
    <w:rsid w:val="00EE35AB"/>
    <w:rsid w:val="00EE38DC"/>
    <w:rsid w:val="00EE4B61"/>
    <w:rsid w:val="00EE6B5A"/>
    <w:rsid w:val="00EE7CE1"/>
    <w:rsid w:val="00EF00FF"/>
    <w:rsid w:val="00EF18FE"/>
    <w:rsid w:val="00EF1D82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10336"/>
    <w:rsid w:val="00F10629"/>
    <w:rsid w:val="00F10665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1A0"/>
    <w:rsid w:val="00F457DA"/>
    <w:rsid w:val="00F45E29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563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A37"/>
    <w:rsid w:val="00F60DEA"/>
    <w:rsid w:val="00F61363"/>
    <w:rsid w:val="00F6302A"/>
    <w:rsid w:val="00F63838"/>
    <w:rsid w:val="00F63EED"/>
    <w:rsid w:val="00F643D1"/>
    <w:rsid w:val="00F64C2B"/>
    <w:rsid w:val="00F64DC0"/>
    <w:rsid w:val="00F651BE"/>
    <w:rsid w:val="00F65F27"/>
    <w:rsid w:val="00F6638B"/>
    <w:rsid w:val="00F671A9"/>
    <w:rsid w:val="00F67E37"/>
    <w:rsid w:val="00F67F53"/>
    <w:rsid w:val="00F70104"/>
    <w:rsid w:val="00F703BE"/>
    <w:rsid w:val="00F71E00"/>
    <w:rsid w:val="00F71F69"/>
    <w:rsid w:val="00F72B72"/>
    <w:rsid w:val="00F73595"/>
    <w:rsid w:val="00F73A7E"/>
    <w:rsid w:val="00F745E4"/>
    <w:rsid w:val="00F74BB9"/>
    <w:rsid w:val="00F75582"/>
    <w:rsid w:val="00F755A8"/>
    <w:rsid w:val="00F75600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A0"/>
    <w:rsid w:val="00F92782"/>
    <w:rsid w:val="00F9378A"/>
    <w:rsid w:val="00F93AA9"/>
    <w:rsid w:val="00F963B0"/>
    <w:rsid w:val="00F96985"/>
    <w:rsid w:val="00F96B5B"/>
    <w:rsid w:val="00F97838"/>
    <w:rsid w:val="00FA007C"/>
    <w:rsid w:val="00FA05D6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EDC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B2C"/>
    <w:rsid w:val="00FB4C80"/>
    <w:rsid w:val="00FB5032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D0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A8"/>
    <w:rsid w:val="00FD74DB"/>
    <w:rsid w:val="00FD75E6"/>
    <w:rsid w:val="00FD7660"/>
    <w:rsid w:val="00FD7894"/>
    <w:rsid w:val="00FD7BE1"/>
    <w:rsid w:val="00FD7ED5"/>
    <w:rsid w:val="00FE0490"/>
    <w:rsid w:val="00FE0655"/>
    <w:rsid w:val="00FE0738"/>
    <w:rsid w:val="00FE1F53"/>
    <w:rsid w:val="00FE2131"/>
    <w:rsid w:val="00FE220A"/>
    <w:rsid w:val="00FE2365"/>
    <w:rsid w:val="00FE2460"/>
    <w:rsid w:val="00FE326E"/>
    <w:rsid w:val="00FE32C1"/>
    <w:rsid w:val="00FE370E"/>
    <w:rsid w:val="00FE37D0"/>
    <w:rsid w:val="00FE48EB"/>
    <w:rsid w:val="00FE4C7B"/>
    <w:rsid w:val="00FE4D7E"/>
    <w:rsid w:val="00FE4F9B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5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  <w:style w:type="character" w:customStyle="1" w:styleId="TALChar">
    <w:name w:val="TAL Char"/>
    <w:basedOn w:val="DefaultParagraphFont"/>
    <w:locked/>
    <w:rsid w:val="00285E8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9BE9D5B-8977-499C-B20F-99605B7D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120</TotalTime>
  <Pages>5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R1-1710916 On Physical Broadcast Channel in NR</vt:lpstr>
    </vt:vector>
  </TitlesOfParts>
  <Manager/>
  <Company>InterDigital</Company>
  <LinksUpToDate>false</LinksUpToDate>
  <CharactersWithSpaces>11277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R1-1714131 On NR-PBCH Contents and Payload</dc:title>
  <dc:subject/>
  <dc:creator>InterDigital</dc:creator>
  <cp:keywords/>
  <dc:description/>
  <cp:lastModifiedBy>Pan, Kyle</cp:lastModifiedBy>
  <cp:revision>28</cp:revision>
  <cp:lastPrinted>2017-06-16T19:28:00Z</cp:lastPrinted>
  <dcterms:created xsi:type="dcterms:W3CDTF">2017-06-17T15:09:00Z</dcterms:created>
  <dcterms:modified xsi:type="dcterms:W3CDTF">2017-08-11T23:41:00Z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